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9B5D2" w14:textId="44C36598" w:rsidR="00AA1132" w:rsidRPr="00036508" w:rsidRDefault="00AA1132" w:rsidP="00AA11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</w:t>
      </w:r>
      <w:r w:rsidR="00F16A36">
        <w:rPr>
          <w:rFonts w:cs="Arial"/>
          <w:sz w:val="24"/>
          <w:szCs w:val="24"/>
          <w:lang w:eastAsia="zh-CN"/>
        </w:rPr>
        <w:t>b</w:t>
      </w:r>
      <w:r w:rsidRPr="00036508">
        <w:rPr>
          <w:rFonts w:cs="Arial"/>
          <w:sz w:val="24"/>
          <w:szCs w:val="24"/>
          <w:lang w:eastAsia="zh-CN"/>
        </w:rPr>
        <w:tab/>
      </w:r>
      <w:r w:rsidRPr="00D45DAA">
        <w:rPr>
          <w:rFonts w:cs="Arial"/>
          <w:sz w:val="24"/>
          <w:szCs w:val="24"/>
          <w:lang w:eastAsia="zh-CN"/>
        </w:rPr>
        <w:t>R4-240</w:t>
      </w:r>
      <w:r w:rsidR="00D45DAA">
        <w:rPr>
          <w:rFonts w:cs="Arial"/>
          <w:sz w:val="24"/>
          <w:szCs w:val="24"/>
          <w:lang w:eastAsia="zh-CN"/>
        </w:rPr>
        <w:t>4965</w:t>
      </w:r>
    </w:p>
    <w:p w14:paraId="6E80FB99" w14:textId="627B219F" w:rsidR="00AA1132" w:rsidRPr="00036508" w:rsidRDefault="0070222E" w:rsidP="00AA11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Changsha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15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Pr="006D409C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9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 w:rsidR="00AA1132" w:rsidRPr="0070222E">
        <w:rPr>
          <w:rFonts w:cs="Arial"/>
          <w:sz w:val="24"/>
          <w:szCs w:val="24"/>
          <w:lang w:eastAsia="zh-CN"/>
        </w:rPr>
        <w:t>2024</w:t>
      </w:r>
    </w:p>
    <w:p w14:paraId="6AA57787" w14:textId="77777777" w:rsidR="00D255E1" w:rsidRPr="00CE2E4C" w:rsidRDefault="00D255E1" w:rsidP="00D255E1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68E774BF" w14:textId="57405227" w:rsidR="00D255E1" w:rsidRPr="00B7513D" w:rsidRDefault="00D255E1" w:rsidP="00D255E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Agenda Item:</w:t>
      </w:r>
      <w:r w:rsidRPr="00B7513D">
        <w:rPr>
          <w:rFonts w:ascii="Arial" w:hAnsi="Arial" w:cs="Arial"/>
          <w:b/>
          <w:sz w:val="22"/>
          <w:szCs w:val="22"/>
        </w:rPr>
        <w:tab/>
      </w:r>
      <w:r w:rsidR="00F15EA9" w:rsidRPr="00F15EA9">
        <w:rPr>
          <w:rFonts w:ascii="Arial" w:hAnsi="Arial" w:cs="Arial"/>
          <w:bCs/>
          <w:sz w:val="22"/>
          <w:szCs w:val="22"/>
        </w:rPr>
        <w:t>6</w:t>
      </w:r>
      <w:r w:rsidR="00A15A52" w:rsidRPr="00F15EA9">
        <w:rPr>
          <w:rFonts w:ascii="Arial" w:hAnsi="Arial" w:cs="Arial"/>
          <w:bCs/>
          <w:sz w:val="22"/>
          <w:szCs w:val="22"/>
        </w:rPr>
        <w:t>.1</w:t>
      </w:r>
      <w:r w:rsidR="00F15EA9" w:rsidRPr="00F15EA9">
        <w:rPr>
          <w:rFonts w:ascii="Arial" w:hAnsi="Arial" w:cs="Arial"/>
          <w:bCs/>
          <w:sz w:val="22"/>
          <w:szCs w:val="22"/>
        </w:rPr>
        <w:t>5</w:t>
      </w:r>
      <w:r w:rsidR="00A15A52" w:rsidRPr="00F15EA9">
        <w:rPr>
          <w:rFonts w:ascii="Arial" w:hAnsi="Arial" w:cs="Arial"/>
          <w:bCs/>
          <w:sz w:val="22"/>
          <w:szCs w:val="22"/>
        </w:rPr>
        <w:t>.2</w:t>
      </w:r>
    </w:p>
    <w:p w14:paraId="1E5E5C20" w14:textId="77777777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 xml:space="preserve">Source: </w:t>
      </w:r>
      <w:r w:rsidRPr="00B7513D">
        <w:rPr>
          <w:rFonts w:ascii="Arial" w:hAnsi="Arial" w:cs="Arial"/>
          <w:b/>
          <w:sz w:val="22"/>
          <w:szCs w:val="22"/>
        </w:rPr>
        <w:tab/>
      </w:r>
      <w:r w:rsidRPr="00B7513D">
        <w:rPr>
          <w:rFonts w:ascii="Arial" w:hAnsi="Arial" w:cs="Arial"/>
          <w:bCs/>
          <w:sz w:val="22"/>
          <w:szCs w:val="22"/>
        </w:rPr>
        <w:t>Ericsson</w:t>
      </w:r>
    </w:p>
    <w:p w14:paraId="250109D3" w14:textId="4E44BFF9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Title:</w:t>
      </w:r>
      <w:r w:rsidRPr="00B7513D">
        <w:rPr>
          <w:rFonts w:ascii="Arial" w:hAnsi="Arial" w:cs="Arial"/>
          <w:sz w:val="22"/>
          <w:szCs w:val="22"/>
        </w:rPr>
        <w:tab/>
      </w:r>
      <w:r w:rsidR="00276D49" w:rsidRPr="00276D49">
        <w:rPr>
          <w:rFonts w:ascii="Arial" w:hAnsi="Arial" w:cs="Arial"/>
          <w:sz w:val="22"/>
          <w:szCs w:val="22"/>
        </w:rPr>
        <w:t>Discussions on test cases in MUSIM gaps</w:t>
      </w:r>
    </w:p>
    <w:p w14:paraId="33E2A118" w14:textId="77777777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Document for:</w:t>
      </w:r>
      <w:r w:rsidRPr="00B7513D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OLE_LINK13"/>
      <w:bookmarkStart w:id="5" w:name="OLE_LINK14"/>
      <w:r w:rsidRPr="00586CF8">
        <w:t>Introduction</w:t>
      </w:r>
    </w:p>
    <w:p w14:paraId="0D84963F" w14:textId="433EEDB0" w:rsidR="003548F1" w:rsidRPr="003123B3" w:rsidRDefault="00F822FA" w:rsidP="00E131B7">
      <w:pPr>
        <w:spacing w:before="240" w:after="0"/>
        <w:jc w:val="both"/>
        <w:rPr>
          <w:lang w:val="en-US"/>
        </w:rPr>
      </w:pPr>
      <w:r w:rsidRPr="00E131B7">
        <w:rPr>
          <w:lang w:val="en-US"/>
        </w:rPr>
        <w:t xml:space="preserve">In </w:t>
      </w:r>
      <w:r w:rsidR="00634B44">
        <w:rPr>
          <w:lang w:val="en-US"/>
        </w:rPr>
        <w:t>last</w:t>
      </w:r>
      <w:r w:rsidR="00E131B7" w:rsidRPr="00E131B7">
        <w:rPr>
          <w:lang w:val="en-US"/>
        </w:rPr>
        <w:t xml:space="preserve"> meeting</w:t>
      </w:r>
      <w:r w:rsidR="00634B44">
        <w:rPr>
          <w:lang w:val="en-US"/>
        </w:rPr>
        <w:t>, RAN4 discussed</w:t>
      </w:r>
      <w:r w:rsidR="00E131B7" w:rsidRPr="00E131B7">
        <w:rPr>
          <w:lang w:val="en-US"/>
        </w:rPr>
        <w:t xml:space="preserve"> the </w:t>
      </w:r>
      <w:r w:rsidR="00634B44" w:rsidRPr="00784A06">
        <w:rPr>
          <w:lang w:val="en-US"/>
        </w:rPr>
        <w:t>MUSIM gaps</w:t>
      </w:r>
      <w:r w:rsidR="00634B44">
        <w:rPr>
          <w:lang w:val="en-US"/>
        </w:rPr>
        <w:t xml:space="preserve">’ </w:t>
      </w:r>
      <w:r w:rsidR="00234B1A">
        <w:rPr>
          <w:lang w:val="en-US"/>
        </w:rPr>
        <w:t>test cases</w:t>
      </w:r>
      <w:r w:rsidR="00784A06" w:rsidRPr="00784A06">
        <w:rPr>
          <w:lang w:val="en-US"/>
        </w:rPr>
        <w:t xml:space="preserve"> </w:t>
      </w:r>
      <w:proofErr w:type="gramStart"/>
      <w:r w:rsidR="00634B44">
        <w:rPr>
          <w:lang w:val="en-US"/>
        </w:rPr>
        <w:t>design</w:t>
      </w:r>
      <w:r w:rsidR="00893A65">
        <w:rPr>
          <w:lang w:val="en-US"/>
        </w:rPr>
        <w:t>[</w:t>
      </w:r>
      <w:proofErr w:type="gramEnd"/>
      <w:r w:rsidR="00893A65">
        <w:rPr>
          <w:lang w:val="en-US"/>
        </w:rPr>
        <w:t>1]</w:t>
      </w:r>
      <w:r w:rsidR="003548F1" w:rsidRPr="003123B3">
        <w:rPr>
          <w:lang w:val="en-US"/>
        </w:rPr>
        <w:t>.</w:t>
      </w:r>
      <w:r w:rsidR="00893A65">
        <w:rPr>
          <w:lang w:val="en-US"/>
        </w:rPr>
        <w:t xml:space="preserve"> In this meeting, we will continue the discussion about the MUSIM gap test case design and list.</w:t>
      </w:r>
      <w:r w:rsidR="003548F1" w:rsidRPr="003123B3">
        <w:rPr>
          <w:lang w:val="en-US"/>
        </w:rPr>
        <w:t xml:space="preserve"> </w:t>
      </w:r>
    </w:p>
    <w:p w14:paraId="0490E7E2" w14:textId="77DB6865" w:rsidR="00D02D44" w:rsidRDefault="001E644B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MUSIM test case</w:t>
      </w:r>
    </w:p>
    <w:p w14:paraId="2202E534" w14:textId="6E1349FF" w:rsidR="00ED79F8" w:rsidRPr="00ED79F8" w:rsidRDefault="00ED79F8" w:rsidP="00C56707">
      <w:pPr>
        <w:spacing w:before="120"/>
        <w:jc w:val="both"/>
        <w:rPr>
          <w:b/>
          <w:bCs/>
          <w:u w:val="single"/>
        </w:rPr>
      </w:pPr>
      <w:r w:rsidRPr="00ED79F8">
        <w:rPr>
          <w:b/>
          <w:bCs/>
          <w:u w:val="single"/>
        </w:rPr>
        <w:t xml:space="preserve">Keep </w:t>
      </w:r>
      <w:proofErr w:type="gramStart"/>
      <w:r w:rsidRPr="00ED79F8">
        <w:rPr>
          <w:b/>
          <w:bCs/>
          <w:u w:val="single"/>
        </w:rPr>
        <w:t>solution</w:t>
      </w:r>
      <w:proofErr w:type="gramEnd"/>
    </w:p>
    <w:p w14:paraId="1C38FCED" w14:textId="77777777" w:rsidR="00881CB6" w:rsidRDefault="00ED79F8" w:rsidP="00ED79F8">
      <w:pPr>
        <w:spacing w:before="120"/>
        <w:jc w:val="both"/>
      </w:pPr>
      <w:bookmarkStart w:id="6" w:name="_Ref133572817"/>
      <w:r>
        <w:t xml:space="preserve">The first remaining issue is whether to define </w:t>
      </w:r>
      <w:r w:rsidR="006056D4">
        <w:t>‘</w:t>
      </w:r>
      <w:r>
        <w:t>keep solution</w:t>
      </w:r>
      <w:r w:rsidR="006056D4">
        <w:t>’</w:t>
      </w:r>
      <w:r>
        <w:t xml:space="preserve"> test for </w:t>
      </w:r>
      <w:r w:rsidR="006056D4">
        <w:t xml:space="preserve">NW-A.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1CB6" w14:paraId="6598EE8F" w14:textId="77777777" w:rsidTr="00881CB6">
        <w:tc>
          <w:tcPr>
            <w:tcW w:w="9629" w:type="dxa"/>
          </w:tcPr>
          <w:p w14:paraId="40E5E182" w14:textId="77777777" w:rsidR="00372F17" w:rsidRPr="00372F17" w:rsidRDefault="00372F17" w:rsidP="00372F17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372F17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 xml:space="preserve">Issue 3-1-3: Whether verify “keep solution” in test </w:t>
            </w:r>
            <w:proofErr w:type="gramStart"/>
            <w:r w:rsidRPr="00372F17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cases</w:t>
            </w:r>
            <w:proofErr w:type="gramEnd"/>
            <w:r w:rsidRPr="00372F17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 xml:space="preserve"> </w:t>
            </w:r>
          </w:p>
          <w:p w14:paraId="4E08FD4F" w14:textId="77777777" w:rsidR="00372F17" w:rsidRPr="00372F17" w:rsidRDefault="00372F17" w:rsidP="00542AF2">
            <w:pPr>
              <w:numPr>
                <w:ilvl w:val="0"/>
                <w:numId w:val="3"/>
              </w:numPr>
              <w:spacing w:after="0"/>
              <w:ind w:left="436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72F17">
              <w:rPr>
                <w:rFonts w:eastAsia="Times New Roman"/>
                <w:color w:val="000000"/>
                <w:lang w:eastAsia="zh-CN"/>
              </w:rPr>
              <w:t>Proposals</w:t>
            </w:r>
          </w:p>
          <w:p w14:paraId="49EAABAC" w14:textId="77777777" w:rsidR="00372F17" w:rsidRPr="00372F17" w:rsidRDefault="00372F17" w:rsidP="00542AF2">
            <w:pPr>
              <w:numPr>
                <w:ilvl w:val="1"/>
                <w:numId w:val="3"/>
              </w:numPr>
              <w:spacing w:after="0"/>
              <w:ind w:left="1156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72F17">
              <w:rPr>
                <w:rFonts w:eastAsia="Times New Roman"/>
                <w:color w:val="000000"/>
                <w:lang w:eastAsia="zh-CN"/>
              </w:rPr>
              <w:t xml:space="preserve">Option 1: Verify both priority-based solution and keep solution (vivo CMCC, </w:t>
            </w:r>
            <w:proofErr w:type="spellStart"/>
            <w:r w:rsidRPr="00372F17">
              <w:rPr>
                <w:rFonts w:eastAsia="Times New Roman"/>
                <w:color w:val="000000"/>
                <w:lang w:eastAsia="zh-CN"/>
              </w:rPr>
              <w:t>xiaomi</w:t>
            </w:r>
            <w:proofErr w:type="spellEnd"/>
            <w:r w:rsidRPr="00372F17">
              <w:rPr>
                <w:rFonts w:eastAsia="Times New Roman"/>
                <w:color w:val="000000"/>
                <w:lang w:eastAsia="zh-CN"/>
              </w:rPr>
              <w:t>, China Telecom, Nokia)</w:t>
            </w:r>
          </w:p>
          <w:p w14:paraId="4AC8B582" w14:textId="77777777" w:rsidR="00372F17" w:rsidRPr="00372F17" w:rsidRDefault="00372F17" w:rsidP="00542AF2">
            <w:pPr>
              <w:numPr>
                <w:ilvl w:val="1"/>
                <w:numId w:val="3"/>
              </w:numPr>
              <w:spacing w:after="0"/>
              <w:ind w:left="1156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72F17">
              <w:rPr>
                <w:rFonts w:eastAsia="Times New Roman"/>
                <w:color w:val="000000"/>
                <w:lang w:eastAsia="zh-CN"/>
              </w:rPr>
              <w:t>Option 2: Test priority-based solution for collision between MUSIM gaps (Huawei)</w:t>
            </w:r>
          </w:p>
          <w:p w14:paraId="10E815C5" w14:textId="77777777" w:rsidR="00372F17" w:rsidRPr="00372F17" w:rsidRDefault="00372F17" w:rsidP="00542AF2">
            <w:pPr>
              <w:numPr>
                <w:ilvl w:val="1"/>
                <w:numId w:val="3"/>
              </w:numPr>
              <w:spacing w:after="0"/>
              <w:ind w:left="1156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72F17">
              <w:rPr>
                <w:rFonts w:eastAsia="Times New Roman"/>
                <w:color w:val="000000"/>
                <w:lang w:eastAsia="zh-CN"/>
              </w:rPr>
              <w:t>Option 3: FFS on “keep solution” (MTK)</w:t>
            </w:r>
          </w:p>
          <w:p w14:paraId="3297DC5E" w14:textId="77777777" w:rsidR="00372F17" w:rsidRPr="00372F17" w:rsidRDefault="00372F17" w:rsidP="00372F17">
            <w:pPr>
              <w:spacing w:after="0"/>
              <w:ind w:left="256"/>
              <w:rPr>
                <w:rFonts w:eastAsia="Times New Roman"/>
                <w:color w:val="000000"/>
                <w:lang w:val="en-US" w:eastAsia="zh-CN"/>
              </w:rPr>
            </w:pPr>
            <w:r w:rsidRPr="00372F17">
              <w:rPr>
                <w:rFonts w:eastAsia="Times New Roman"/>
                <w:i/>
                <w:iCs/>
                <w:color w:val="000000"/>
                <w:lang w:val="en-US" w:eastAsia="zh-CN"/>
              </w:rPr>
              <w:t>Recommendations</w:t>
            </w:r>
            <w:r w:rsidRPr="00372F17">
              <w:rPr>
                <w:rFonts w:eastAsia="Times New Roman"/>
                <w:color w:val="000000"/>
                <w:lang w:val="en-US" w:eastAsia="zh-CN"/>
              </w:rPr>
              <w:t xml:space="preserve">: </w:t>
            </w:r>
          </w:p>
          <w:p w14:paraId="058F4D66" w14:textId="402A4A10" w:rsidR="00881CB6" w:rsidRDefault="00372F17" w:rsidP="00372F17">
            <w:pPr>
              <w:spacing w:after="0"/>
              <w:ind w:left="256"/>
            </w:pPr>
            <w:r w:rsidRPr="00372F17">
              <w:rPr>
                <w:rFonts w:eastAsia="Times New Roman"/>
                <w:i/>
                <w:iCs/>
                <w:color w:val="000000"/>
                <w:lang w:val="en-US" w:eastAsia="zh-CN"/>
              </w:rPr>
              <w:t>FFS; Companies are encouraged to discuss which requirement and how to verify in this test</w:t>
            </w:r>
          </w:p>
        </w:tc>
      </w:tr>
    </w:tbl>
    <w:p w14:paraId="0D8D05C0" w14:textId="04A8B43A" w:rsidR="00270160" w:rsidRPr="00ED79F8" w:rsidRDefault="00DC4DE5" w:rsidP="00ED79F8">
      <w:pPr>
        <w:spacing w:before="120"/>
        <w:jc w:val="both"/>
      </w:pPr>
      <w:r>
        <w:t xml:space="preserve">The </w:t>
      </w:r>
      <w:r w:rsidR="006056D4">
        <w:t>keep solution is mainly used to keep both MUSIM gaps for NW-B</w:t>
      </w:r>
      <w:r>
        <w:t xml:space="preserve"> which</w:t>
      </w:r>
      <w:r w:rsidR="006056D4">
        <w:t xml:space="preserve"> </w:t>
      </w:r>
      <w:r>
        <w:t>w</w:t>
      </w:r>
      <w:r w:rsidR="00315E63">
        <w:t xml:space="preserve">ill </w:t>
      </w:r>
      <w:r>
        <w:t>result in</w:t>
      </w:r>
      <w:r w:rsidR="00315E63">
        <w:t xml:space="preserve"> additional interruption </w:t>
      </w:r>
      <w:r>
        <w:t xml:space="preserve">in NW-A </w:t>
      </w:r>
      <w:r w:rsidR="00952591">
        <w:t>since</w:t>
      </w:r>
      <w:r w:rsidR="00315E63">
        <w:t xml:space="preserve"> </w:t>
      </w:r>
      <w:r w:rsidR="00952591">
        <w:t>multiple</w:t>
      </w:r>
      <w:r w:rsidR="00315E63">
        <w:t xml:space="preserve"> MUSIM gap</w:t>
      </w:r>
      <w:r w:rsidR="00952591">
        <w:t>s</w:t>
      </w:r>
      <w:r w:rsidR="00315E63">
        <w:t xml:space="preserve"> </w:t>
      </w:r>
      <w:r w:rsidR="00952591">
        <w:t xml:space="preserve">will be </w:t>
      </w:r>
      <w:r w:rsidR="00315E63">
        <w:t>kept</w:t>
      </w:r>
      <w:r w:rsidR="00952591">
        <w:t xml:space="preserve"> during collision</w:t>
      </w:r>
      <w:r w:rsidR="00315E63">
        <w:t>.</w:t>
      </w:r>
      <w:r w:rsidR="00952591">
        <w:t xml:space="preserve"> </w:t>
      </w:r>
      <w:r w:rsidR="0091267B">
        <w:t>Normally, RAN4 test</w:t>
      </w:r>
      <w:r w:rsidR="004A266F">
        <w:t>s</w:t>
      </w:r>
      <w:r w:rsidR="0091267B">
        <w:t xml:space="preserve"> whether </w:t>
      </w:r>
      <w:r w:rsidR="004A266F">
        <w:t xml:space="preserve">UE </w:t>
      </w:r>
      <w:r w:rsidR="0091267B">
        <w:t>can meet the requirement to send the measurement report</w:t>
      </w:r>
      <w:r w:rsidR="009E08D3">
        <w:t xml:space="preserve">. However, considering the keep solution, UE </w:t>
      </w:r>
      <w:r w:rsidR="0073740C">
        <w:t>will</w:t>
      </w:r>
      <w:r w:rsidR="009E08D3">
        <w:t xml:space="preserve"> </w:t>
      </w:r>
      <w:r w:rsidR="0073740C">
        <w:t>have</w:t>
      </w:r>
      <w:r w:rsidR="009E08D3">
        <w:t xml:space="preserve"> worse requirement in NW-A. In other words, if UE </w:t>
      </w:r>
      <w:r w:rsidR="00354E98">
        <w:t xml:space="preserve">doesn’t fulfil the ‘keep solution’ can still pass the test case. Thus, </w:t>
      </w:r>
      <w:r w:rsidR="00881CB6">
        <w:t>RAN4 doesn’t need to test ‘keep solution’ in MUSIM gaps.</w:t>
      </w:r>
      <w:r w:rsidR="0056167B">
        <w:t xml:space="preserve"> </w:t>
      </w:r>
      <w:r w:rsidR="00315E63">
        <w:t xml:space="preserve"> </w:t>
      </w:r>
      <w:r w:rsidR="006056D4">
        <w:t xml:space="preserve"> </w:t>
      </w:r>
    </w:p>
    <w:p w14:paraId="55AF2031" w14:textId="341EF988" w:rsidR="00B721F3" w:rsidRPr="00CA6AE6" w:rsidRDefault="00E577E1" w:rsidP="00881CB6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49559535"/>
      <w:bookmarkStart w:id="8" w:name="_Ref16104356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493088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="00881CB6">
        <w:rPr>
          <w:rFonts w:asciiTheme="minorHAnsi" w:hAnsiTheme="minorHAnsi" w:cstheme="minorHAnsi"/>
          <w:b/>
          <w:bCs/>
          <w:i/>
          <w:szCs w:val="22"/>
        </w:rPr>
        <w:t xml:space="preserve">not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to </w:t>
      </w:r>
      <w:bookmarkEnd w:id="7"/>
      <w:r w:rsidR="00881CB6">
        <w:rPr>
          <w:rFonts w:asciiTheme="minorHAnsi" w:hAnsiTheme="minorHAnsi" w:cstheme="minorHAnsi"/>
          <w:b/>
          <w:bCs/>
          <w:i/>
          <w:szCs w:val="22"/>
        </w:rPr>
        <w:t>test ‘</w:t>
      </w:r>
      <w:r w:rsidR="00B721F3">
        <w:rPr>
          <w:rFonts w:asciiTheme="minorHAnsi" w:hAnsiTheme="minorHAnsi" w:cstheme="minorHAnsi"/>
          <w:b/>
          <w:bCs/>
          <w:i/>
          <w:szCs w:val="22"/>
          <w:lang w:eastAsia="zh-CN"/>
        </w:rPr>
        <w:t>keep rule</w:t>
      </w:r>
      <w:r w:rsidR="00881CB6">
        <w:rPr>
          <w:rFonts w:asciiTheme="minorHAnsi" w:hAnsiTheme="minorHAnsi" w:cstheme="minorHAnsi"/>
          <w:b/>
          <w:bCs/>
          <w:i/>
          <w:szCs w:val="22"/>
          <w:lang w:eastAsia="zh-CN"/>
        </w:rPr>
        <w:t>’ for MUSIM gaps.</w:t>
      </w:r>
      <w:bookmarkEnd w:id="8"/>
    </w:p>
    <w:p w14:paraId="2CC04C10" w14:textId="1A232533" w:rsidR="00894F45" w:rsidRDefault="00372F17" w:rsidP="00C56707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</w:rPr>
      </w:pPr>
      <w:r w:rsidRPr="00372F17">
        <w:rPr>
          <w:rFonts w:asciiTheme="minorHAnsi" w:hAnsiTheme="minorHAnsi" w:cstheme="minorHAnsi"/>
          <w:b/>
          <w:bCs/>
          <w:iCs/>
          <w:szCs w:val="22"/>
          <w:u w:val="single"/>
        </w:rPr>
        <w:t>Number of gaps</w:t>
      </w:r>
    </w:p>
    <w:p w14:paraId="04A6E800" w14:textId="4B4E4005" w:rsidR="00372F17" w:rsidRPr="00A82892" w:rsidRDefault="00A82892" w:rsidP="00C56707">
      <w:pPr>
        <w:spacing w:before="120"/>
        <w:jc w:val="both"/>
      </w:pPr>
      <w:r w:rsidRPr="00A82892">
        <w:t>The next issue is how many gaps will be used</w:t>
      </w:r>
      <w:r w:rsidR="009E2457">
        <w:t>.</w:t>
      </w:r>
      <w:r w:rsidR="00EC294C">
        <w:t xml:space="preserve"> In our opinion, to </w:t>
      </w:r>
      <w:proofErr w:type="spellStart"/>
      <w:r w:rsidR="00EC294C">
        <w:t>sim</w:t>
      </w:r>
      <w:r w:rsidR="0016000B">
        <w:t>ilify</w:t>
      </w:r>
      <w:proofErr w:type="spellEnd"/>
      <w:r w:rsidR="0016000B">
        <w:t xml:space="preserve"> the test case design, </w:t>
      </w:r>
      <w:r w:rsidR="00197882">
        <w:t xml:space="preserve">1 MUSIM gap </w:t>
      </w:r>
      <w:r w:rsidR="00343AA2">
        <w:t xml:space="preserve">and 1 measurement gap </w:t>
      </w:r>
      <w:r w:rsidR="00197882">
        <w:t xml:space="preserve">for collision </w:t>
      </w:r>
      <w:r w:rsidR="008675C3">
        <w:t>handling between MUSIM gap and measurement gaps and 2 periodic MUSIM gaps for MUSIM collision are enough.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6324" w14:paraId="11509676" w14:textId="77777777" w:rsidTr="00966324">
        <w:tc>
          <w:tcPr>
            <w:tcW w:w="9629" w:type="dxa"/>
          </w:tcPr>
          <w:p w14:paraId="2C47B1AD" w14:textId="77777777" w:rsidR="00966324" w:rsidRPr="00966324" w:rsidRDefault="00966324" w:rsidP="00966324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966324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 xml:space="preserve">Issue 3-1-6: Number of gaps in test cases </w:t>
            </w:r>
          </w:p>
          <w:p w14:paraId="5578041A" w14:textId="77777777" w:rsidR="00966324" w:rsidRPr="00966324" w:rsidRDefault="00966324" w:rsidP="00542AF2">
            <w:pPr>
              <w:numPr>
                <w:ilvl w:val="0"/>
                <w:numId w:val="4"/>
              </w:numPr>
              <w:spacing w:after="0"/>
              <w:ind w:left="436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66324">
              <w:rPr>
                <w:rFonts w:eastAsia="Times New Roman"/>
                <w:color w:val="000000"/>
                <w:lang w:eastAsia="zh-CN"/>
              </w:rPr>
              <w:t>Proposals</w:t>
            </w:r>
          </w:p>
          <w:p w14:paraId="78423382" w14:textId="77777777" w:rsidR="00966324" w:rsidRPr="00966324" w:rsidRDefault="00966324" w:rsidP="00542AF2">
            <w:pPr>
              <w:numPr>
                <w:ilvl w:val="1"/>
                <w:numId w:val="4"/>
              </w:numPr>
              <w:spacing w:after="0"/>
              <w:ind w:left="1156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66324">
              <w:rPr>
                <w:rFonts w:eastAsia="Times New Roman"/>
                <w:color w:val="000000"/>
                <w:lang w:eastAsia="zh-CN"/>
              </w:rPr>
              <w:t xml:space="preserve">P1: Number of MUSIM gaps: 2 periodic MUSIM gaps for MUSIM collision handling test; 1 MUSIM gap for test cases for collision handling between MUSIM gap and measurement </w:t>
            </w:r>
            <w:proofErr w:type="gramStart"/>
            <w:r w:rsidRPr="00966324">
              <w:rPr>
                <w:rFonts w:eastAsia="Times New Roman"/>
                <w:color w:val="000000"/>
                <w:lang w:eastAsia="zh-CN"/>
              </w:rPr>
              <w:t>gaps  (</w:t>
            </w:r>
            <w:proofErr w:type="gramEnd"/>
            <w:r w:rsidRPr="00966324">
              <w:rPr>
                <w:rFonts w:eastAsia="Times New Roman"/>
                <w:color w:val="000000"/>
                <w:lang w:eastAsia="zh-CN"/>
              </w:rPr>
              <w:t>vivo Huawei)</w:t>
            </w:r>
          </w:p>
          <w:p w14:paraId="1EBEE8CE" w14:textId="77777777" w:rsidR="00966324" w:rsidRPr="00966324" w:rsidRDefault="00966324" w:rsidP="00542AF2">
            <w:pPr>
              <w:numPr>
                <w:ilvl w:val="1"/>
                <w:numId w:val="4"/>
              </w:numPr>
              <w:spacing w:after="0"/>
              <w:ind w:left="1156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66324">
              <w:rPr>
                <w:rFonts w:eastAsia="Times New Roman"/>
                <w:color w:val="000000"/>
                <w:lang w:eastAsia="zh-CN"/>
              </w:rPr>
              <w:t>P2: Number of Type-1/2 gaps in the test cases: 1 Type-2 gap for type-2 gap related test case; 1 Type-1 gap for type-1 gap related test case (vivo)</w:t>
            </w:r>
          </w:p>
          <w:p w14:paraId="1CF5F3F1" w14:textId="6607F4BD" w:rsidR="00966324" w:rsidRPr="00966324" w:rsidRDefault="00966324" w:rsidP="00542AF2">
            <w:pPr>
              <w:numPr>
                <w:ilvl w:val="1"/>
                <w:numId w:val="4"/>
              </w:numPr>
              <w:spacing w:after="0"/>
              <w:ind w:left="1156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66324">
              <w:rPr>
                <w:rFonts w:eastAsia="Times New Roman"/>
                <w:color w:val="000000"/>
                <w:lang w:eastAsia="zh-CN"/>
              </w:rPr>
              <w:t xml:space="preserve">P3: Define tests for collision between Type-2 MG and MUSIM gaps and the number of colliding gaps is more than two with mix of MUSIM gaps and </w:t>
            </w:r>
            <w:proofErr w:type="spellStart"/>
            <w:r w:rsidRPr="00966324">
              <w:rPr>
                <w:rFonts w:eastAsia="Times New Roman"/>
                <w:color w:val="000000"/>
                <w:lang w:eastAsia="zh-CN"/>
              </w:rPr>
              <w:t>MGs.</w:t>
            </w:r>
            <w:proofErr w:type="spellEnd"/>
            <w:r w:rsidR="00C346B9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Pr="00966324">
              <w:rPr>
                <w:rFonts w:eastAsia="Times New Roman"/>
                <w:color w:val="000000"/>
                <w:lang w:eastAsia="zh-CN"/>
              </w:rPr>
              <w:t>(CMCC)</w:t>
            </w:r>
          </w:p>
          <w:p w14:paraId="3A3EABC6" w14:textId="1A410450" w:rsidR="00966324" w:rsidRPr="00966324" w:rsidRDefault="00966324" w:rsidP="00C346B9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Cs w:val="22"/>
                <w:u w:val="single"/>
                <w:lang w:val="en-US"/>
              </w:rPr>
            </w:pPr>
            <w:r w:rsidRPr="00966324">
              <w:rPr>
                <w:rFonts w:eastAsia="Times New Roman"/>
                <w:i/>
                <w:iCs/>
                <w:color w:val="000000"/>
                <w:lang w:val="en-US" w:eastAsia="zh-CN"/>
              </w:rPr>
              <w:t>Recommendations: Discuss in the test case</w:t>
            </w:r>
          </w:p>
        </w:tc>
      </w:tr>
    </w:tbl>
    <w:p w14:paraId="1B2D415E" w14:textId="7DF98FB8" w:rsidR="009C5ECC" w:rsidRDefault="005C461A" w:rsidP="00C56707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9" w:name="_Ref161043571"/>
      <w:bookmarkStart w:id="10" w:name="_Ref14981880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493088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0D7C03">
        <w:rPr>
          <w:rFonts w:asciiTheme="minorHAnsi" w:hAnsiTheme="minorHAnsi" w:cstheme="minorHAnsi"/>
          <w:b/>
          <w:bCs/>
          <w:i/>
          <w:szCs w:val="22"/>
        </w:rPr>
        <w:t xml:space="preserve">To simplify the test,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RAN4 to </w:t>
      </w:r>
      <w:proofErr w:type="gramStart"/>
      <w:r>
        <w:rPr>
          <w:rFonts w:asciiTheme="minorHAnsi" w:hAnsiTheme="minorHAnsi" w:cstheme="minorHAnsi"/>
          <w:b/>
          <w:bCs/>
          <w:i/>
          <w:szCs w:val="22"/>
        </w:rPr>
        <w:t>agree</w:t>
      </w:r>
      <w:bookmarkEnd w:id="9"/>
      <w:proofErr w:type="gramEnd"/>
      <w:r w:rsidR="009C5ECC">
        <w:rPr>
          <w:rFonts w:asciiTheme="minorHAnsi" w:hAnsiTheme="minorHAnsi" w:cstheme="minorHAnsi"/>
          <w:b/>
          <w:bCs/>
          <w:i/>
          <w:szCs w:val="22"/>
        </w:rPr>
        <w:t xml:space="preserve"> </w:t>
      </w:r>
    </w:p>
    <w:p w14:paraId="671DB492" w14:textId="79A5361A" w:rsidR="009C5ECC" w:rsidRPr="00B647D0" w:rsidRDefault="009C5ECC" w:rsidP="00A31B36">
      <w:pPr>
        <w:pStyle w:val="ListParagraph"/>
        <w:numPr>
          <w:ilvl w:val="0"/>
          <w:numId w:val="5"/>
        </w:numPr>
        <w:jc w:val="both"/>
        <w:rPr>
          <w:sz w:val="20"/>
          <w:szCs w:val="18"/>
        </w:rPr>
      </w:pPr>
      <w:r w:rsidRPr="00B647D0">
        <w:rPr>
          <w:rFonts w:asciiTheme="minorHAnsi" w:hAnsiTheme="minorHAnsi" w:cstheme="minorHAnsi"/>
          <w:b/>
          <w:bCs/>
          <w:i/>
          <w:sz w:val="20"/>
        </w:rPr>
        <w:t xml:space="preserve">2 periodic MUSIM gaps for MUSIM collision </w:t>
      </w:r>
      <w:proofErr w:type="gramStart"/>
      <w:r w:rsidRPr="00B647D0">
        <w:rPr>
          <w:rFonts w:asciiTheme="minorHAnsi" w:hAnsiTheme="minorHAnsi" w:cstheme="minorHAnsi"/>
          <w:b/>
          <w:bCs/>
          <w:i/>
          <w:sz w:val="20"/>
        </w:rPr>
        <w:t>test;</w:t>
      </w:r>
      <w:proofErr w:type="gramEnd"/>
      <w:r w:rsidRPr="00B647D0">
        <w:rPr>
          <w:rFonts w:asciiTheme="minorHAnsi" w:hAnsiTheme="minorHAnsi" w:cstheme="minorHAnsi"/>
          <w:b/>
          <w:bCs/>
          <w:i/>
          <w:sz w:val="20"/>
        </w:rPr>
        <w:t xml:space="preserve"> </w:t>
      </w:r>
    </w:p>
    <w:p w14:paraId="789071DC" w14:textId="3017EB03" w:rsidR="005C461A" w:rsidRPr="00B647D0" w:rsidRDefault="009C5ECC" w:rsidP="00542AF2">
      <w:pPr>
        <w:pStyle w:val="ListParagraph"/>
        <w:numPr>
          <w:ilvl w:val="0"/>
          <w:numId w:val="5"/>
        </w:numPr>
        <w:spacing w:before="120"/>
        <w:jc w:val="both"/>
        <w:rPr>
          <w:sz w:val="20"/>
          <w:szCs w:val="18"/>
        </w:rPr>
      </w:pPr>
      <w:r w:rsidRPr="00B647D0">
        <w:rPr>
          <w:rFonts w:asciiTheme="minorHAnsi" w:hAnsiTheme="minorHAnsi" w:cstheme="minorHAnsi"/>
          <w:b/>
          <w:bCs/>
          <w:i/>
          <w:sz w:val="20"/>
        </w:rPr>
        <w:lastRenderedPageBreak/>
        <w:t xml:space="preserve">1 MUSIM gap for test cases </w:t>
      </w:r>
      <w:r w:rsidR="00542AF2">
        <w:rPr>
          <w:rFonts w:asciiTheme="minorHAnsi" w:hAnsiTheme="minorHAnsi" w:cstheme="minorHAnsi"/>
          <w:b/>
          <w:bCs/>
          <w:i/>
          <w:sz w:val="20"/>
        </w:rPr>
        <w:t>of</w:t>
      </w:r>
      <w:r w:rsidRPr="00B647D0">
        <w:rPr>
          <w:rFonts w:asciiTheme="minorHAnsi" w:hAnsiTheme="minorHAnsi" w:cstheme="minorHAnsi"/>
          <w:b/>
          <w:bCs/>
          <w:i/>
          <w:sz w:val="20"/>
        </w:rPr>
        <w:t xml:space="preserve"> MUSIM gap and measurement gap </w:t>
      </w:r>
      <w:proofErr w:type="gramStart"/>
      <w:r w:rsidRPr="00B647D0">
        <w:rPr>
          <w:rFonts w:asciiTheme="minorHAnsi" w:hAnsiTheme="minorHAnsi" w:cstheme="minorHAnsi"/>
          <w:b/>
          <w:bCs/>
          <w:i/>
          <w:sz w:val="20"/>
        </w:rPr>
        <w:t>collision</w:t>
      </w:r>
      <w:bookmarkEnd w:id="10"/>
      <w:r w:rsidR="00343AA2" w:rsidRPr="00B647D0">
        <w:rPr>
          <w:rFonts w:asciiTheme="minorHAnsi" w:hAnsiTheme="minorHAnsi" w:cstheme="minorHAnsi"/>
          <w:b/>
          <w:bCs/>
          <w:i/>
          <w:sz w:val="20"/>
        </w:rPr>
        <w:t>;</w:t>
      </w:r>
      <w:proofErr w:type="gramEnd"/>
    </w:p>
    <w:p w14:paraId="0F8B59C0" w14:textId="6FFED890" w:rsidR="00343AA2" w:rsidRPr="00B647D0" w:rsidRDefault="00343AA2" w:rsidP="00542AF2">
      <w:pPr>
        <w:pStyle w:val="ListParagraph"/>
        <w:numPr>
          <w:ilvl w:val="0"/>
          <w:numId w:val="5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B647D0">
        <w:rPr>
          <w:rFonts w:asciiTheme="minorHAnsi" w:hAnsiTheme="minorHAnsi" w:cstheme="minorHAnsi"/>
          <w:b/>
          <w:bCs/>
          <w:i/>
          <w:sz w:val="20"/>
        </w:rPr>
        <w:t xml:space="preserve">1 Type-2 gap for type-2 gap related </w:t>
      </w:r>
      <w:proofErr w:type="gramStart"/>
      <w:r w:rsidRPr="00B647D0">
        <w:rPr>
          <w:rFonts w:asciiTheme="minorHAnsi" w:hAnsiTheme="minorHAnsi" w:cstheme="minorHAnsi"/>
          <w:b/>
          <w:bCs/>
          <w:i/>
          <w:sz w:val="20"/>
        </w:rPr>
        <w:t>test;</w:t>
      </w:r>
      <w:proofErr w:type="gramEnd"/>
      <w:r w:rsidRPr="00B647D0">
        <w:rPr>
          <w:rFonts w:asciiTheme="minorHAnsi" w:hAnsiTheme="minorHAnsi" w:cstheme="minorHAnsi"/>
          <w:b/>
          <w:bCs/>
          <w:i/>
          <w:sz w:val="20"/>
        </w:rPr>
        <w:t xml:space="preserve"> </w:t>
      </w:r>
    </w:p>
    <w:p w14:paraId="44523B35" w14:textId="1EC706E6" w:rsidR="009C5ECC" w:rsidRPr="00B647D0" w:rsidRDefault="00343AA2" w:rsidP="00542AF2">
      <w:pPr>
        <w:pStyle w:val="ListParagraph"/>
        <w:numPr>
          <w:ilvl w:val="0"/>
          <w:numId w:val="5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B647D0">
        <w:rPr>
          <w:rFonts w:asciiTheme="minorHAnsi" w:hAnsiTheme="minorHAnsi" w:cstheme="minorHAnsi"/>
          <w:b/>
          <w:bCs/>
          <w:i/>
          <w:sz w:val="20"/>
        </w:rPr>
        <w:t>1 Type-1 gap for type-1 gap related test.</w:t>
      </w:r>
    </w:p>
    <w:p w14:paraId="1527E1DA" w14:textId="337CB0DA" w:rsidR="00273553" w:rsidRPr="00274C3F" w:rsidRDefault="00274C3F" w:rsidP="00C56707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</w:rPr>
      </w:pPr>
      <w:r w:rsidRPr="00274C3F">
        <w:rPr>
          <w:rFonts w:asciiTheme="minorHAnsi" w:hAnsiTheme="minorHAnsi" w:cstheme="minorHAnsi"/>
          <w:b/>
          <w:bCs/>
          <w:iCs/>
          <w:szCs w:val="22"/>
          <w:u w:val="single"/>
        </w:rPr>
        <w:t>Test case list</w:t>
      </w:r>
      <w:r w:rsidR="00E577E1" w:rsidRPr="00274C3F">
        <w:rPr>
          <w:rFonts w:asciiTheme="minorHAnsi" w:hAnsiTheme="minorHAnsi" w:cstheme="minorHAnsi"/>
          <w:b/>
          <w:bCs/>
          <w:iCs/>
          <w:szCs w:val="22"/>
          <w:u w:val="single"/>
        </w:rPr>
        <w:t xml:space="preserve"> </w:t>
      </w:r>
      <w:r w:rsidR="008C6DFD" w:rsidRPr="00274C3F">
        <w:rPr>
          <w:rFonts w:asciiTheme="minorHAnsi" w:hAnsiTheme="minorHAnsi" w:cstheme="minorHAnsi"/>
          <w:b/>
          <w:bCs/>
          <w:iCs/>
          <w:szCs w:val="22"/>
          <w:u w:val="single"/>
        </w:rPr>
        <w:t xml:space="preserve"> </w:t>
      </w:r>
    </w:p>
    <w:bookmarkEnd w:id="6"/>
    <w:p w14:paraId="341B7B48" w14:textId="412D438F" w:rsidR="00281BBD" w:rsidRDefault="00281BBD" w:rsidP="00281BBD">
      <w:pPr>
        <w:jc w:val="both"/>
        <w:rPr>
          <w:rFonts w:asciiTheme="minorHAnsi" w:eastAsiaTheme="minorEastAsia" w:hAnsiTheme="minorHAnsi" w:cstheme="minorHAnsi"/>
          <w:lang w:eastAsia="zh-CN"/>
        </w:rPr>
      </w:pPr>
      <w:r w:rsidRPr="00281BBD">
        <w:rPr>
          <w:rFonts w:asciiTheme="minorHAnsi" w:eastAsiaTheme="minorEastAsia" w:hAnsiTheme="minorHAnsi" w:cstheme="minorHAnsi"/>
          <w:lang w:eastAsia="zh-CN"/>
        </w:rPr>
        <w:t xml:space="preserve">To </w:t>
      </w:r>
      <w:proofErr w:type="spellStart"/>
      <w:r w:rsidRPr="00281BBD">
        <w:rPr>
          <w:rFonts w:asciiTheme="minorHAnsi" w:eastAsiaTheme="minorEastAsia" w:hAnsiTheme="minorHAnsi" w:cstheme="minorHAnsi"/>
          <w:lang w:eastAsia="zh-CN"/>
        </w:rPr>
        <w:t>tradeoff</w:t>
      </w:r>
      <w:proofErr w:type="spellEnd"/>
      <w:r w:rsidRPr="00281BBD">
        <w:rPr>
          <w:rFonts w:asciiTheme="minorHAnsi" w:eastAsiaTheme="minorEastAsia" w:hAnsiTheme="minorHAnsi" w:cstheme="minorHAnsi"/>
          <w:lang w:eastAsia="zh-CN"/>
        </w:rPr>
        <w:t xml:space="preserve"> the burden of test and the test coverage, we prefer to consider the following FR combinations with gap combination configuration.</w:t>
      </w:r>
    </w:p>
    <w:p w14:paraId="6DC874D9" w14:textId="679207E1" w:rsidR="008E49B0" w:rsidRDefault="001D717B" w:rsidP="00281BBD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1" w:name="_Ref155628659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493088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test cases are shown as follow.</w:t>
      </w:r>
      <w:bookmarkEnd w:id="11"/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890"/>
        <w:gridCol w:w="6120"/>
        <w:gridCol w:w="2330"/>
      </w:tblGrid>
      <w:tr w:rsidR="00A9649B" w:rsidRPr="00A9649B" w14:paraId="7E4F77AB" w14:textId="77777777" w:rsidTr="00575876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406AEE" w14:textId="77777777" w:rsidR="00A9649B" w:rsidRPr="00A9649B" w:rsidRDefault="00A9649B" w:rsidP="00DB0B35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No.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531E0E" w14:textId="77777777" w:rsidR="00A9649B" w:rsidRPr="00A9649B" w:rsidRDefault="00A9649B" w:rsidP="00DB0B35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Test case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B4C0A6" w14:textId="7D0B4B9B" w:rsidR="00A9649B" w:rsidRPr="00A9649B" w:rsidRDefault="00E771B6" w:rsidP="00DB0B35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</w:t>
            </w:r>
          </w:p>
        </w:tc>
      </w:tr>
      <w:tr w:rsidR="00A9649B" w:rsidRPr="00A9649B" w14:paraId="1C06909F" w14:textId="77777777" w:rsidTr="00575876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AED361" w14:textId="5170C02C" w:rsidR="00A9649B" w:rsidRPr="00A9649B" w:rsidRDefault="00A9649B" w:rsidP="00DB0B35">
            <w:pPr>
              <w:spacing w:after="0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 </w:t>
            </w:r>
            <w:r w:rsidR="00964321">
              <w:rPr>
                <w:rFonts w:eastAsia="Times New Roman"/>
                <w:lang w:eastAsia="zh-CN"/>
              </w:rPr>
              <w:t>1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F01E9B" w14:textId="3AE57E81" w:rsidR="00A9649B" w:rsidRPr="00A9649B" w:rsidRDefault="00A9649B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 xml:space="preserve">Inter-frequency event triggered reporting, 1 Type-2 gap + 1 periodic MUSIM gap, with partially partial overlapping among all configured gaps, </w:t>
            </w:r>
            <w:r w:rsidR="00575876" w:rsidRPr="00A9649B">
              <w:rPr>
                <w:rFonts w:eastAsia="Times New Roman"/>
                <w:lang w:eastAsia="zh-CN"/>
              </w:rPr>
              <w:t>priority-based</w:t>
            </w:r>
            <w:r w:rsidRPr="00A9649B">
              <w:rPr>
                <w:rFonts w:eastAsia="Times New Roman"/>
                <w:lang w:eastAsia="zh-CN"/>
              </w:rPr>
              <w:t xml:space="preserve"> solution, SSB-based measurements, FR1.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F7148C" w14:textId="77777777" w:rsidR="00575876" w:rsidRDefault="00575876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T1: </w:t>
            </w:r>
            <w:r w:rsidRPr="00A9649B">
              <w:rPr>
                <w:rFonts w:eastAsia="Times New Roman"/>
                <w:lang w:eastAsia="zh-CN"/>
              </w:rPr>
              <w:t xml:space="preserve">MUSIM gap has lower </w:t>
            </w:r>
            <w:proofErr w:type="gramStart"/>
            <w:r w:rsidRPr="00A9649B">
              <w:rPr>
                <w:rFonts w:eastAsia="Times New Roman"/>
                <w:lang w:eastAsia="zh-CN"/>
              </w:rPr>
              <w:t>priority</w:t>
            </w:r>
            <w:proofErr w:type="gramEnd"/>
          </w:p>
          <w:p w14:paraId="60D30F80" w14:textId="1B013E70" w:rsidR="00A9649B" w:rsidRPr="00A9649B" w:rsidRDefault="00575876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T2: </w:t>
            </w:r>
            <w:r w:rsidR="00A9649B" w:rsidRPr="00A9649B">
              <w:rPr>
                <w:rFonts w:eastAsia="Times New Roman"/>
                <w:lang w:eastAsia="zh-CN"/>
              </w:rPr>
              <w:t> </w:t>
            </w:r>
            <w:r w:rsidRPr="00A9649B">
              <w:rPr>
                <w:rFonts w:eastAsia="Times New Roman"/>
                <w:lang w:eastAsia="zh-CN"/>
              </w:rPr>
              <w:t xml:space="preserve">MUSIM gap has </w:t>
            </w:r>
            <w:r>
              <w:rPr>
                <w:rFonts w:eastAsia="Times New Roman"/>
                <w:lang w:eastAsia="zh-CN"/>
              </w:rPr>
              <w:t>high</w:t>
            </w:r>
            <w:r w:rsidRPr="00A9649B">
              <w:rPr>
                <w:rFonts w:eastAsia="Times New Roman"/>
                <w:lang w:eastAsia="zh-CN"/>
              </w:rPr>
              <w:t>er priority</w:t>
            </w:r>
          </w:p>
        </w:tc>
      </w:tr>
      <w:tr w:rsidR="00A9649B" w:rsidRPr="00A9649B" w14:paraId="360DEE85" w14:textId="77777777" w:rsidTr="00575876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E6E58D" w14:textId="42CBE337" w:rsidR="00A9649B" w:rsidRPr="00A9649B" w:rsidRDefault="00A9649B" w:rsidP="00DB0B35">
            <w:pPr>
              <w:spacing w:after="0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011822" w14:textId="694A416D" w:rsidR="00A9649B" w:rsidRPr="00A9649B" w:rsidRDefault="00A9649B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 xml:space="preserve">Inter-frequency event triggered reporting, 1 Type-2 gap + 1 periodic MUSIM gap, with partially partial overlapping among all configured gaps, MUSIM gap has lower priority, </w:t>
            </w:r>
            <w:r w:rsidR="00575876" w:rsidRPr="00A9649B">
              <w:rPr>
                <w:rFonts w:eastAsia="Times New Roman"/>
                <w:lang w:eastAsia="zh-CN"/>
              </w:rPr>
              <w:t>priority-based</w:t>
            </w:r>
            <w:r w:rsidRPr="00A9649B">
              <w:rPr>
                <w:rFonts w:eastAsia="Times New Roman"/>
                <w:lang w:eastAsia="zh-CN"/>
              </w:rPr>
              <w:t xml:space="preserve"> solution, SSB-based measurements, FR2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59D35A" w14:textId="77777777" w:rsidR="00575876" w:rsidRDefault="00575876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T1: </w:t>
            </w:r>
            <w:r w:rsidRPr="00A9649B">
              <w:rPr>
                <w:rFonts w:eastAsia="Times New Roman"/>
                <w:lang w:eastAsia="zh-CN"/>
              </w:rPr>
              <w:t xml:space="preserve">MUSIM gap has lower </w:t>
            </w:r>
            <w:proofErr w:type="gramStart"/>
            <w:r w:rsidRPr="00A9649B">
              <w:rPr>
                <w:rFonts w:eastAsia="Times New Roman"/>
                <w:lang w:eastAsia="zh-CN"/>
              </w:rPr>
              <w:t>priority</w:t>
            </w:r>
            <w:proofErr w:type="gramEnd"/>
          </w:p>
          <w:p w14:paraId="580795E2" w14:textId="180DFCDD" w:rsidR="00A9649B" w:rsidRPr="00A9649B" w:rsidRDefault="00575876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T2: </w:t>
            </w:r>
            <w:r w:rsidRPr="00A9649B">
              <w:rPr>
                <w:rFonts w:eastAsia="Times New Roman"/>
                <w:lang w:eastAsia="zh-CN"/>
              </w:rPr>
              <w:t xml:space="preserve"> MUSIM gap has </w:t>
            </w:r>
            <w:r>
              <w:rPr>
                <w:rFonts w:eastAsia="Times New Roman"/>
                <w:lang w:eastAsia="zh-CN"/>
              </w:rPr>
              <w:t>high</w:t>
            </w:r>
            <w:r w:rsidRPr="00A9649B">
              <w:rPr>
                <w:rFonts w:eastAsia="Times New Roman"/>
                <w:lang w:eastAsia="zh-CN"/>
              </w:rPr>
              <w:t>er priority</w:t>
            </w:r>
          </w:p>
        </w:tc>
      </w:tr>
      <w:tr w:rsidR="00A9649B" w:rsidRPr="00A9649B" w14:paraId="123E3D25" w14:textId="77777777" w:rsidTr="00575876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AFC36A" w14:textId="7C8A27A5" w:rsidR="00A9649B" w:rsidRPr="00A9649B" w:rsidRDefault="00755AC1" w:rsidP="00DB0B35">
            <w:pPr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3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E8AD1F" w14:textId="047C67FD" w:rsidR="00A9649B" w:rsidRPr="00A9649B" w:rsidRDefault="00A9649B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Inter-frequency event triggered reporting, 1 Type-1 gap + 1 periodic MUSIM gap, with partially partial overlapping among all configured gaps, SSB-based measurements, FR1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6CD83F" w14:textId="25292EEF" w:rsidR="00755AC1" w:rsidRDefault="00755AC1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T1: </w:t>
            </w:r>
            <w:r w:rsidRPr="00A9649B">
              <w:rPr>
                <w:rFonts w:eastAsia="Times New Roman"/>
                <w:lang w:eastAsia="zh-CN"/>
              </w:rPr>
              <w:t xml:space="preserve">MUSIM gap has </w:t>
            </w:r>
            <w:r>
              <w:rPr>
                <w:rFonts w:eastAsia="Times New Roman"/>
                <w:lang w:eastAsia="zh-CN"/>
              </w:rPr>
              <w:t>longer MGRP</w:t>
            </w:r>
          </w:p>
          <w:p w14:paraId="67466284" w14:textId="28E85A64" w:rsidR="00A9649B" w:rsidRPr="00A9649B" w:rsidRDefault="00755AC1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T2: </w:t>
            </w:r>
            <w:r w:rsidRPr="00A9649B">
              <w:rPr>
                <w:rFonts w:eastAsia="Times New Roman"/>
                <w:lang w:eastAsia="zh-CN"/>
              </w:rPr>
              <w:t xml:space="preserve"> MUSIM gap has </w:t>
            </w:r>
            <w:r>
              <w:rPr>
                <w:rFonts w:eastAsia="Times New Roman"/>
                <w:lang w:eastAsia="zh-CN"/>
              </w:rPr>
              <w:t>shorter MGRP</w:t>
            </w:r>
            <w:r w:rsidR="00A9649B" w:rsidRPr="00A9649B">
              <w:rPr>
                <w:rFonts w:eastAsia="Times New Roman"/>
                <w:lang w:eastAsia="zh-CN"/>
              </w:rPr>
              <w:t> </w:t>
            </w:r>
          </w:p>
        </w:tc>
      </w:tr>
      <w:tr w:rsidR="00A9649B" w:rsidRPr="00A9649B" w14:paraId="6D63D103" w14:textId="77777777" w:rsidTr="00575876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BC6A16" w14:textId="6F8FE63D" w:rsidR="00A9649B" w:rsidRPr="00A9649B" w:rsidRDefault="00755AC1" w:rsidP="00DB0B35">
            <w:pPr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4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3ED04A" w14:textId="1FC1D11A" w:rsidR="00A9649B" w:rsidRPr="00A9649B" w:rsidRDefault="00755AC1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Inter-frequency event triggered reporting, 1 Type-1 gap + 1 periodic MUSIM gap, with partially partial overlapping among all configured gaps, SSB-based measurements, FR</w:t>
            </w:r>
            <w:r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C16541" w14:textId="77777777" w:rsidR="00755AC1" w:rsidRDefault="00755AC1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T1: </w:t>
            </w:r>
            <w:r w:rsidRPr="00A9649B">
              <w:rPr>
                <w:rFonts w:eastAsia="Times New Roman"/>
                <w:lang w:eastAsia="zh-CN"/>
              </w:rPr>
              <w:t xml:space="preserve">MUSIM gap has </w:t>
            </w:r>
            <w:r>
              <w:rPr>
                <w:rFonts w:eastAsia="Times New Roman"/>
                <w:lang w:eastAsia="zh-CN"/>
              </w:rPr>
              <w:t>longer MGRP</w:t>
            </w:r>
          </w:p>
          <w:p w14:paraId="57C9A24A" w14:textId="6F5633B2" w:rsidR="00A9649B" w:rsidRPr="00A9649B" w:rsidRDefault="00755AC1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T2: </w:t>
            </w:r>
            <w:r w:rsidRPr="00A9649B">
              <w:rPr>
                <w:rFonts w:eastAsia="Times New Roman"/>
                <w:lang w:eastAsia="zh-CN"/>
              </w:rPr>
              <w:t xml:space="preserve"> MUSIM gap has </w:t>
            </w:r>
            <w:r>
              <w:rPr>
                <w:rFonts w:eastAsia="Times New Roman"/>
                <w:lang w:eastAsia="zh-CN"/>
              </w:rPr>
              <w:t>shorter MGRP</w:t>
            </w:r>
            <w:r w:rsidRPr="00A9649B">
              <w:rPr>
                <w:rFonts w:eastAsia="Times New Roman"/>
                <w:lang w:eastAsia="zh-CN"/>
              </w:rPr>
              <w:t> </w:t>
            </w:r>
          </w:p>
        </w:tc>
      </w:tr>
      <w:tr w:rsidR="00A9649B" w:rsidRPr="00A9649B" w14:paraId="2A50BDA9" w14:textId="77777777" w:rsidTr="00575876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566204" w14:textId="7B88CCF9" w:rsidR="00A9649B" w:rsidRPr="00A9649B" w:rsidRDefault="00DB0B35" w:rsidP="00DB0B35">
            <w:pPr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FB0C17" w14:textId="77777777" w:rsidR="00A9649B" w:rsidRPr="00A9649B" w:rsidRDefault="00A9649B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Intra-frequency event triggered reporting, 1 periodic MUSIM gap, SMTC partially partial overlaps with MUSIM gaps, SSB-based measurements, FR1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0BC9FD" w14:textId="77777777" w:rsidR="00A9649B" w:rsidRPr="00A9649B" w:rsidRDefault="00A9649B" w:rsidP="00DB0B35">
            <w:pPr>
              <w:spacing w:after="0"/>
              <w:jc w:val="both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A9649B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 </w:t>
            </w:r>
          </w:p>
        </w:tc>
      </w:tr>
      <w:tr w:rsidR="00DB0B35" w:rsidRPr="00A9649B" w14:paraId="75CB0886" w14:textId="77777777" w:rsidTr="00575876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60BF1" w14:textId="21D23076" w:rsidR="00DB0B35" w:rsidRDefault="00DB0B35" w:rsidP="00DB0B35">
            <w:pPr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6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0A2C" w14:textId="1C035233" w:rsidR="00DB0B35" w:rsidRPr="00A9649B" w:rsidRDefault="00DB0B35" w:rsidP="00DB0B35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 xml:space="preserve">Intra-frequency event triggered reporting, </w:t>
            </w:r>
            <w:r>
              <w:rPr>
                <w:rFonts w:eastAsia="Times New Roman"/>
                <w:lang w:eastAsia="zh-CN"/>
              </w:rPr>
              <w:t>2</w:t>
            </w:r>
            <w:r w:rsidRPr="00A9649B">
              <w:rPr>
                <w:rFonts w:eastAsia="Times New Roman"/>
                <w:lang w:eastAsia="zh-CN"/>
              </w:rPr>
              <w:t xml:space="preserve"> periodic MUSIM gap</w:t>
            </w:r>
            <w:r>
              <w:rPr>
                <w:rFonts w:eastAsia="Times New Roman"/>
                <w:lang w:eastAsia="zh-CN"/>
              </w:rPr>
              <w:t>s</w:t>
            </w:r>
            <w:r w:rsidRPr="00A9649B">
              <w:rPr>
                <w:rFonts w:eastAsia="Times New Roman"/>
                <w:lang w:eastAsia="zh-CN"/>
              </w:rPr>
              <w:t>, with partially partial overlapping among all configured gaps, priority-based solution, SSB-based measurements, FR1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09DC" w14:textId="77777777" w:rsidR="00DB0B35" w:rsidRPr="00A9649B" w:rsidRDefault="00DB0B35" w:rsidP="00DB0B35">
            <w:pPr>
              <w:spacing w:after="0"/>
              <w:jc w:val="both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</w:p>
        </w:tc>
      </w:tr>
    </w:tbl>
    <w:p w14:paraId="664748F2" w14:textId="241C4B48" w:rsidR="00472CB1" w:rsidRPr="00281BBD" w:rsidRDefault="00472CB1" w:rsidP="00885592">
      <w:pPr>
        <w:spacing w:before="120"/>
        <w:jc w:val="both"/>
        <w:rPr>
          <w:lang w:val="en-US"/>
        </w:rPr>
      </w:pPr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46D40C18" w:rsidR="003548F1" w:rsidRDefault="003548F1" w:rsidP="003548F1">
      <w:pPr>
        <w:jc w:val="both"/>
        <w:rPr>
          <w:lang w:val="en-US"/>
        </w:rPr>
      </w:pPr>
      <w:bookmarkStart w:id="12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</w:t>
      </w:r>
      <w:r w:rsidR="00FD384F">
        <w:rPr>
          <w:lang w:val="en-US"/>
        </w:rPr>
        <w:t>test cases</w:t>
      </w:r>
      <w:r w:rsidRPr="006D5644">
        <w:rPr>
          <w:lang w:val="en-US"/>
        </w:rPr>
        <w:t>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4037A9B3" w14:textId="4485AB65" w:rsidR="001D717B" w:rsidRDefault="00493088" w:rsidP="00B312B6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>
        <w:rPr>
          <w:rFonts w:asciiTheme="minorHAnsi" w:hAnsiTheme="minorHAnsi" w:cstheme="minorHAnsi"/>
          <w:b/>
          <w:bCs/>
          <w:i/>
          <w:szCs w:val="22"/>
        </w:rPr>
        <w:instrText xml:space="preserve"> REF _Ref161043567 \h </w:instrText>
      </w:r>
      <w:r>
        <w:rPr>
          <w:rFonts w:asciiTheme="minorHAnsi" w:hAnsiTheme="minorHAnsi" w:cstheme="minorHAnsi"/>
          <w:b/>
          <w:bCs/>
          <w:i/>
          <w:szCs w:val="22"/>
        </w:rPr>
      </w:r>
      <w:r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to test ‘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>keep rule’ for MUSIM gaps.</w:t>
      </w:r>
      <w:r>
        <w:rPr>
          <w:rFonts w:asciiTheme="minorHAnsi" w:hAnsiTheme="minorHAnsi" w:cstheme="minorHAnsi"/>
          <w:b/>
          <w:bCs/>
          <w:i/>
          <w:szCs w:val="22"/>
        </w:rPr>
        <w:fldChar w:fldCharType="end"/>
      </w:r>
    </w:p>
    <w:p w14:paraId="29ED3275" w14:textId="3679AF9E" w:rsidR="00493088" w:rsidRDefault="00493088" w:rsidP="00B312B6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>
        <w:rPr>
          <w:rFonts w:asciiTheme="minorHAnsi" w:hAnsiTheme="minorHAnsi" w:cstheme="minorHAnsi"/>
          <w:b/>
          <w:bCs/>
          <w:i/>
          <w:szCs w:val="22"/>
        </w:rPr>
        <w:instrText xml:space="preserve"> REF _Ref161043571 \h </w:instrText>
      </w:r>
      <w:r>
        <w:rPr>
          <w:rFonts w:asciiTheme="minorHAnsi" w:hAnsiTheme="minorHAnsi" w:cstheme="minorHAnsi"/>
          <w:b/>
          <w:bCs/>
          <w:i/>
          <w:szCs w:val="22"/>
        </w:rPr>
      </w:r>
      <w:r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To simplify the test, RAN4 to agree</w:t>
      </w:r>
      <w:r>
        <w:rPr>
          <w:rFonts w:asciiTheme="minorHAnsi" w:hAnsiTheme="minorHAnsi" w:cstheme="minorHAnsi"/>
          <w:b/>
          <w:bCs/>
          <w:i/>
          <w:szCs w:val="22"/>
        </w:rPr>
        <w:fldChar w:fldCharType="end"/>
      </w:r>
    </w:p>
    <w:p w14:paraId="4052F4EF" w14:textId="77777777" w:rsidR="00BE2476" w:rsidRPr="00B647D0" w:rsidRDefault="00BE2476" w:rsidP="00542AF2">
      <w:pPr>
        <w:pStyle w:val="ListParagraph"/>
        <w:numPr>
          <w:ilvl w:val="0"/>
          <w:numId w:val="5"/>
        </w:numPr>
        <w:jc w:val="both"/>
        <w:rPr>
          <w:sz w:val="20"/>
          <w:szCs w:val="18"/>
        </w:rPr>
      </w:pPr>
      <w:r w:rsidRPr="00B647D0">
        <w:rPr>
          <w:rFonts w:asciiTheme="minorHAnsi" w:hAnsiTheme="minorHAnsi" w:cstheme="minorHAnsi"/>
          <w:b/>
          <w:bCs/>
          <w:i/>
          <w:sz w:val="20"/>
        </w:rPr>
        <w:t xml:space="preserve">2 periodic MUSIM gaps for MUSIM collision </w:t>
      </w:r>
      <w:proofErr w:type="gramStart"/>
      <w:r w:rsidRPr="00B647D0">
        <w:rPr>
          <w:rFonts w:asciiTheme="minorHAnsi" w:hAnsiTheme="minorHAnsi" w:cstheme="minorHAnsi"/>
          <w:b/>
          <w:bCs/>
          <w:i/>
          <w:sz w:val="20"/>
        </w:rPr>
        <w:t>test;</w:t>
      </w:r>
      <w:proofErr w:type="gramEnd"/>
      <w:r w:rsidRPr="00B647D0">
        <w:rPr>
          <w:rFonts w:asciiTheme="minorHAnsi" w:hAnsiTheme="minorHAnsi" w:cstheme="minorHAnsi"/>
          <w:b/>
          <w:bCs/>
          <w:i/>
          <w:sz w:val="20"/>
        </w:rPr>
        <w:t xml:space="preserve"> </w:t>
      </w:r>
    </w:p>
    <w:p w14:paraId="498B387C" w14:textId="00023A21" w:rsidR="00BE2476" w:rsidRPr="00B647D0" w:rsidRDefault="00BE2476" w:rsidP="00542AF2">
      <w:pPr>
        <w:pStyle w:val="ListParagraph"/>
        <w:numPr>
          <w:ilvl w:val="0"/>
          <w:numId w:val="5"/>
        </w:numPr>
        <w:jc w:val="both"/>
        <w:rPr>
          <w:sz w:val="20"/>
          <w:szCs w:val="18"/>
        </w:rPr>
      </w:pPr>
      <w:r w:rsidRPr="00B647D0">
        <w:rPr>
          <w:rFonts w:asciiTheme="minorHAnsi" w:hAnsiTheme="minorHAnsi" w:cstheme="minorHAnsi"/>
          <w:b/>
          <w:bCs/>
          <w:i/>
          <w:sz w:val="20"/>
        </w:rPr>
        <w:t xml:space="preserve">1 MUSIM gap for test cases </w:t>
      </w:r>
      <w:r w:rsidR="00542AF2">
        <w:rPr>
          <w:rFonts w:asciiTheme="minorHAnsi" w:hAnsiTheme="minorHAnsi" w:cstheme="minorHAnsi"/>
          <w:b/>
          <w:bCs/>
          <w:i/>
          <w:sz w:val="20"/>
        </w:rPr>
        <w:t>of</w:t>
      </w:r>
      <w:r w:rsidRPr="00B647D0">
        <w:rPr>
          <w:rFonts w:asciiTheme="minorHAnsi" w:hAnsiTheme="minorHAnsi" w:cstheme="minorHAnsi"/>
          <w:b/>
          <w:bCs/>
          <w:i/>
          <w:sz w:val="20"/>
        </w:rPr>
        <w:t xml:space="preserve"> MUSIM gap and measurement gap </w:t>
      </w:r>
      <w:proofErr w:type="gramStart"/>
      <w:r w:rsidRPr="00B647D0">
        <w:rPr>
          <w:rFonts w:asciiTheme="minorHAnsi" w:hAnsiTheme="minorHAnsi" w:cstheme="minorHAnsi"/>
          <w:b/>
          <w:bCs/>
          <w:i/>
          <w:sz w:val="20"/>
        </w:rPr>
        <w:t>collision;</w:t>
      </w:r>
      <w:proofErr w:type="gramEnd"/>
    </w:p>
    <w:p w14:paraId="7D02C7B5" w14:textId="77777777" w:rsidR="00BE2476" w:rsidRPr="00B647D0" w:rsidRDefault="00BE2476" w:rsidP="00542AF2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B647D0">
        <w:rPr>
          <w:rFonts w:asciiTheme="minorHAnsi" w:hAnsiTheme="minorHAnsi" w:cstheme="minorHAnsi"/>
          <w:b/>
          <w:bCs/>
          <w:i/>
          <w:sz w:val="20"/>
        </w:rPr>
        <w:t xml:space="preserve">1 Type-2 gap for type-2 gap related </w:t>
      </w:r>
      <w:proofErr w:type="gramStart"/>
      <w:r w:rsidRPr="00B647D0">
        <w:rPr>
          <w:rFonts w:asciiTheme="minorHAnsi" w:hAnsiTheme="minorHAnsi" w:cstheme="minorHAnsi"/>
          <w:b/>
          <w:bCs/>
          <w:i/>
          <w:sz w:val="20"/>
        </w:rPr>
        <w:t>test;</w:t>
      </w:r>
      <w:proofErr w:type="gramEnd"/>
      <w:r w:rsidRPr="00B647D0">
        <w:rPr>
          <w:rFonts w:asciiTheme="minorHAnsi" w:hAnsiTheme="minorHAnsi" w:cstheme="minorHAnsi"/>
          <w:b/>
          <w:bCs/>
          <w:i/>
          <w:sz w:val="20"/>
        </w:rPr>
        <w:t xml:space="preserve"> </w:t>
      </w:r>
    </w:p>
    <w:p w14:paraId="76C6B677" w14:textId="6EB462B6" w:rsidR="00BE2476" w:rsidRPr="00B647D0" w:rsidRDefault="00BE2476" w:rsidP="00542AF2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B647D0">
        <w:rPr>
          <w:rFonts w:asciiTheme="minorHAnsi" w:hAnsiTheme="minorHAnsi" w:cstheme="minorHAnsi"/>
          <w:b/>
          <w:bCs/>
          <w:i/>
          <w:sz w:val="20"/>
        </w:rPr>
        <w:t xml:space="preserve">1 Type-1 gap for type-1 gap related </w:t>
      </w:r>
      <w:proofErr w:type="gramStart"/>
      <w:r w:rsidRPr="00B647D0">
        <w:rPr>
          <w:rFonts w:asciiTheme="minorHAnsi" w:hAnsiTheme="minorHAnsi" w:cstheme="minorHAnsi"/>
          <w:b/>
          <w:bCs/>
          <w:i/>
          <w:sz w:val="20"/>
        </w:rPr>
        <w:t>test</w:t>
      </w:r>
      <w:proofErr w:type="gramEnd"/>
    </w:p>
    <w:p w14:paraId="232756B0" w14:textId="7EDBDA9E" w:rsidR="00493088" w:rsidRDefault="00493088" w:rsidP="00B312B6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>
        <w:rPr>
          <w:rFonts w:asciiTheme="minorHAnsi" w:hAnsiTheme="minorHAnsi" w:cstheme="minorHAnsi"/>
          <w:b/>
          <w:bCs/>
          <w:i/>
          <w:szCs w:val="22"/>
        </w:rPr>
        <w:instrText xml:space="preserve"> REF _Ref155628659 \h </w:instrText>
      </w:r>
      <w:r>
        <w:rPr>
          <w:rFonts w:asciiTheme="minorHAnsi" w:hAnsiTheme="minorHAnsi" w:cstheme="minorHAnsi"/>
          <w:b/>
          <w:bCs/>
          <w:i/>
          <w:szCs w:val="22"/>
        </w:rPr>
      </w:r>
      <w:r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test cases are shown as follow.</w:t>
      </w:r>
      <w:r>
        <w:rPr>
          <w:rFonts w:asciiTheme="minorHAnsi" w:hAnsiTheme="minorHAnsi" w:cstheme="minorHAnsi"/>
          <w:b/>
          <w:bCs/>
          <w:i/>
          <w:szCs w:val="22"/>
        </w:rPr>
        <w:fldChar w:fldCharType="end"/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890"/>
        <w:gridCol w:w="6120"/>
        <w:gridCol w:w="2330"/>
      </w:tblGrid>
      <w:tr w:rsidR="00BE2476" w:rsidRPr="00A9649B" w14:paraId="6A489A7F" w14:textId="77777777" w:rsidTr="00277E57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1E4253" w14:textId="77777777" w:rsidR="00BE2476" w:rsidRPr="00A9649B" w:rsidRDefault="00BE2476" w:rsidP="00277E57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No.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E350E1" w14:textId="77777777" w:rsidR="00BE2476" w:rsidRPr="00A9649B" w:rsidRDefault="00BE2476" w:rsidP="00277E57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Test case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A2A2B4" w14:textId="77777777" w:rsidR="00BE2476" w:rsidRPr="00A9649B" w:rsidRDefault="00BE2476" w:rsidP="00277E57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</w:t>
            </w:r>
          </w:p>
        </w:tc>
      </w:tr>
      <w:tr w:rsidR="00BE2476" w:rsidRPr="00A9649B" w14:paraId="155EBBE9" w14:textId="77777777" w:rsidTr="00277E57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5BE26F" w14:textId="77777777" w:rsidR="00BE2476" w:rsidRPr="00A9649B" w:rsidRDefault="00BE2476" w:rsidP="00277E57">
            <w:pPr>
              <w:spacing w:after="0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lastRenderedPageBreak/>
              <w:t> </w:t>
            </w:r>
            <w:r>
              <w:rPr>
                <w:rFonts w:eastAsia="Times New Roman"/>
                <w:lang w:eastAsia="zh-CN"/>
              </w:rPr>
              <w:t>1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0AB689" w14:textId="77777777" w:rsidR="00BE2476" w:rsidRPr="00A9649B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Inter-frequency event triggered reporting, 1 Type-2 gap + 1 periodic MUSIM gap, with partially partial overlapping among all configured gaps, priority-based solution, SSB-based measurements, FR1.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096324" w14:textId="77777777" w:rsidR="00BE2476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T1: </w:t>
            </w:r>
            <w:r w:rsidRPr="00A9649B">
              <w:rPr>
                <w:rFonts w:eastAsia="Times New Roman"/>
                <w:lang w:eastAsia="zh-CN"/>
              </w:rPr>
              <w:t xml:space="preserve">MUSIM gap has lower </w:t>
            </w:r>
            <w:proofErr w:type="gramStart"/>
            <w:r w:rsidRPr="00A9649B">
              <w:rPr>
                <w:rFonts w:eastAsia="Times New Roman"/>
                <w:lang w:eastAsia="zh-CN"/>
              </w:rPr>
              <w:t>priority</w:t>
            </w:r>
            <w:proofErr w:type="gramEnd"/>
          </w:p>
          <w:p w14:paraId="772D067C" w14:textId="77777777" w:rsidR="00BE2476" w:rsidRPr="00A9649B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T2: </w:t>
            </w:r>
            <w:r w:rsidRPr="00A9649B">
              <w:rPr>
                <w:rFonts w:eastAsia="Times New Roman"/>
                <w:lang w:eastAsia="zh-CN"/>
              </w:rPr>
              <w:t xml:space="preserve"> MUSIM gap has </w:t>
            </w:r>
            <w:r>
              <w:rPr>
                <w:rFonts w:eastAsia="Times New Roman"/>
                <w:lang w:eastAsia="zh-CN"/>
              </w:rPr>
              <w:t>high</w:t>
            </w:r>
            <w:r w:rsidRPr="00A9649B">
              <w:rPr>
                <w:rFonts w:eastAsia="Times New Roman"/>
                <w:lang w:eastAsia="zh-CN"/>
              </w:rPr>
              <w:t>er priority</w:t>
            </w:r>
          </w:p>
        </w:tc>
      </w:tr>
      <w:tr w:rsidR="00BE2476" w:rsidRPr="00A9649B" w14:paraId="0274F1CC" w14:textId="77777777" w:rsidTr="00277E57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5B8CAB" w14:textId="77777777" w:rsidR="00BE2476" w:rsidRPr="00A9649B" w:rsidRDefault="00BE2476" w:rsidP="00277E57">
            <w:pPr>
              <w:spacing w:after="0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3070B6" w14:textId="77777777" w:rsidR="00BE2476" w:rsidRPr="00A9649B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Inter-frequency event triggered reporting, 1 Type-2 gap + 1 periodic MUSIM gap, with partially partial overlapping among all configured gaps, MUSIM gap has lower priority, priority-based solution, SSB-based measurements, FR2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60C1DE" w14:textId="77777777" w:rsidR="00BE2476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T1: </w:t>
            </w:r>
            <w:r w:rsidRPr="00A9649B">
              <w:rPr>
                <w:rFonts w:eastAsia="Times New Roman"/>
                <w:lang w:eastAsia="zh-CN"/>
              </w:rPr>
              <w:t xml:space="preserve">MUSIM gap has lower </w:t>
            </w:r>
            <w:proofErr w:type="gramStart"/>
            <w:r w:rsidRPr="00A9649B">
              <w:rPr>
                <w:rFonts w:eastAsia="Times New Roman"/>
                <w:lang w:eastAsia="zh-CN"/>
              </w:rPr>
              <w:t>priority</w:t>
            </w:r>
            <w:proofErr w:type="gramEnd"/>
          </w:p>
          <w:p w14:paraId="34FA53FD" w14:textId="77777777" w:rsidR="00BE2476" w:rsidRPr="00A9649B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T2: </w:t>
            </w:r>
            <w:r w:rsidRPr="00A9649B">
              <w:rPr>
                <w:rFonts w:eastAsia="Times New Roman"/>
                <w:lang w:eastAsia="zh-CN"/>
              </w:rPr>
              <w:t xml:space="preserve"> MUSIM gap has </w:t>
            </w:r>
            <w:r>
              <w:rPr>
                <w:rFonts w:eastAsia="Times New Roman"/>
                <w:lang w:eastAsia="zh-CN"/>
              </w:rPr>
              <w:t>high</w:t>
            </w:r>
            <w:r w:rsidRPr="00A9649B">
              <w:rPr>
                <w:rFonts w:eastAsia="Times New Roman"/>
                <w:lang w:eastAsia="zh-CN"/>
              </w:rPr>
              <w:t>er priority</w:t>
            </w:r>
          </w:p>
        </w:tc>
      </w:tr>
      <w:tr w:rsidR="00BE2476" w:rsidRPr="00A9649B" w14:paraId="227EB657" w14:textId="77777777" w:rsidTr="00277E57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6CCD44" w14:textId="77777777" w:rsidR="00BE2476" w:rsidRPr="00A9649B" w:rsidRDefault="00BE2476" w:rsidP="00277E57">
            <w:pPr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3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0B7F58" w14:textId="77777777" w:rsidR="00BE2476" w:rsidRPr="00A9649B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Inter-frequency event triggered reporting, 1 Type-1 gap + 1 periodic MUSIM gap, with partially partial overlapping among all configured gaps, SSB-based measurements, FR1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215B69" w14:textId="77777777" w:rsidR="00BE2476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T1: </w:t>
            </w:r>
            <w:r w:rsidRPr="00A9649B">
              <w:rPr>
                <w:rFonts w:eastAsia="Times New Roman"/>
                <w:lang w:eastAsia="zh-CN"/>
              </w:rPr>
              <w:t xml:space="preserve">MUSIM gap has </w:t>
            </w:r>
            <w:r>
              <w:rPr>
                <w:rFonts w:eastAsia="Times New Roman"/>
                <w:lang w:eastAsia="zh-CN"/>
              </w:rPr>
              <w:t>longer MGRP</w:t>
            </w:r>
          </w:p>
          <w:p w14:paraId="56BCC281" w14:textId="77777777" w:rsidR="00BE2476" w:rsidRPr="00A9649B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T2: </w:t>
            </w:r>
            <w:r w:rsidRPr="00A9649B">
              <w:rPr>
                <w:rFonts w:eastAsia="Times New Roman"/>
                <w:lang w:eastAsia="zh-CN"/>
              </w:rPr>
              <w:t xml:space="preserve"> MUSIM gap has </w:t>
            </w:r>
            <w:r>
              <w:rPr>
                <w:rFonts w:eastAsia="Times New Roman"/>
                <w:lang w:eastAsia="zh-CN"/>
              </w:rPr>
              <w:t>shorter MGRP</w:t>
            </w:r>
            <w:r w:rsidRPr="00A9649B">
              <w:rPr>
                <w:rFonts w:eastAsia="Times New Roman"/>
                <w:lang w:eastAsia="zh-CN"/>
              </w:rPr>
              <w:t> </w:t>
            </w:r>
          </w:p>
        </w:tc>
      </w:tr>
      <w:tr w:rsidR="00BE2476" w:rsidRPr="00A9649B" w14:paraId="15D44E83" w14:textId="77777777" w:rsidTr="00277E57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25FB86" w14:textId="77777777" w:rsidR="00BE2476" w:rsidRPr="00A9649B" w:rsidRDefault="00BE2476" w:rsidP="00277E57">
            <w:pPr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4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2F2E4E" w14:textId="77777777" w:rsidR="00BE2476" w:rsidRPr="00A9649B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Inter-frequency event triggered reporting, 1 Type-1 gap + 1 periodic MUSIM gap, with partially partial overlapping among all configured gaps, SSB-based measurements, FR</w:t>
            </w:r>
            <w:r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102C18" w14:textId="77777777" w:rsidR="00BE2476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T1: </w:t>
            </w:r>
            <w:r w:rsidRPr="00A9649B">
              <w:rPr>
                <w:rFonts w:eastAsia="Times New Roman"/>
                <w:lang w:eastAsia="zh-CN"/>
              </w:rPr>
              <w:t xml:space="preserve">MUSIM gap has </w:t>
            </w:r>
            <w:r>
              <w:rPr>
                <w:rFonts w:eastAsia="Times New Roman"/>
                <w:lang w:eastAsia="zh-CN"/>
              </w:rPr>
              <w:t>longer MGRP</w:t>
            </w:r>
          </w:p>
          <w:p w14:paraId="467872AE" w14:textId="77777777" w:rsidR="00BE2476" w:rsidRPr="00A9649B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T2: </w:t>
            </w:r>
            <w:r w:rsidRPr="00A9649B">
              <w:rPr>
                <w:rFonts w:eastAsia="Times New Roman"/>
                <w:lang w:eastAsia="zh-CN"/>
              </w:rPr>
              <w:t xml:space="preserve"> MUSIM gap has </w:t>
            </w:r>
            <w:r>
              <w:rPr>
                <w:rFonts w:eastAsia="Times New Roman"/>
                <w:lang w:eastAsia="zh-CN"/>
              </w:rPr>
              <w:t>shorter MGRP</w:t>
            </w:r>
            <w:r w:rsidRPr="00A9649B">
              <w:rPr>
                <w:rFonts w:eastAsia="Times New Roman"/>
                <w:lang w:eastAsia="zh-CN"/>
              </w:rPr>
              <w:t> </w:t>
            </w:r>
          </w:p>
        </w:tc>
      </w:tr>
      <w:tr w:rsidR="00BE2476" w:rsidRPr="00A9649B" w14:paraId="0E35B340" w14:textId="77777777" w:rsidTr="00277E57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D4AE24" w14:textId="77777777" w:rsidR="00BE2476" w:rsidRPr="00A9649B" w:rsidRDefault="00BE2476" w:rsidP="00277E57">
            <w:pPr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29578B" w14:textId="77777777" w:rsidR="00BE2476" w:rsidRPr="00A9649B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>Intra-frequency event triggered reporting, 1 periodic MUSIM gap, SMTC partially partial overlaps with MUSIM gaps, SSB-based measurements, FR1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105FBE" w14:textId="77777777" w:rsidR="00BE2476" w:rsidRPr="00A9649B" w:rsidRDefault="00BE2476" w:rsidP="00277E57">
            <w:pPr>
              <w:spacing w:after="0"/>
              <w:jc w:val="both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A9649B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 </w:t>
            </w:r>
          </w:p>
        </w:tc>
      </w:tr>
      <w:tr w:rsidR="00BE2476" w:rsidRPr="00A9649B" w14:paraId="4F2F26A6" w14:textId="77777777" w:rsidTr="00277E57">
        <w:tc>
          <w:tcPr>
            <w:tcW w:w="89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4CB5" w14:textId="77777777" w:rsidR="00BE2476" w:rsidRDefault="00BE2476" w:rsidP="00277E57">
            <w:pPr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6</w:t>
            </w:r>
          </w:p>
        </w:tc>
        <w:tc>
          <w:tcPr>
            <w:tcW w:w="61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86E9" w14:textId="77777777" w:rsidR="00BE2476" w:rsidRPr="00A9649B" w:rsidRDefault="00BE2476" w:rsidP="00277E57">
            <w:pPr>
              <w:spacing w:after="0"/>
              <w:jc w:val="both"/>
              <w:rPr>
                <w:rFonts w:eastAsia="Times New Roman"/>
                <w:lang w:eastAsia="zh-CN"/>
              </w:rPr>
            </w:pPr>
            <w:r w:rsidRPr="00A9649B">
              <w:rPr>
                <w:rFonts w:eastAsia="Times New Roman"/>
                <w:lang w:eastAsia="zh-CN"/>
              </w:rPr>
              <w:t xml:space="preserve">Intra-frequency event triggered reporting, </w:t>
            </w:r>
            <w:r>
              <w:rPr>
                <w:rFonts w:eastAsia="Times New Roman"/>
                <w:lang w:eastAsia="zh-CN"/>
              </w:rPr>
              <w:t>2</w:t>
            </w:r>
            <w:r w:rsidRPr="00A9649B">
              <w:rPr>
                <w:rFonts w:eastAsia="Times New Roman"/>
                <w:lang w:eastAsia="zh-CN"/>
              </w:rPr>
              <w:t xml:space="preserve"> periodic MUSIM gap</w:t>
            </w:r>
            <w:r>
              <w:rPr>
                <w:rFonts w:eastAsia="Times New Roman"/>
                <w:lang w:eastAsia="zh-CN"/>
              </w:rPr>
              <w:t>s</w:t>
            </w:r>
            <w:r w:rsidRPr="00A9649B">
              <w:rPr>
                <w:rFonts w:eastAsia="Times New Roman"/>
                <w:lang w:eastAsia="zh-CN"/>
              </w:rPr>
              <w:t>, with partially partial overlapping among all configured gaps, priority-based solution, SSB-based measurements, FR1</w:t>
            </w:r>
          </w:p>
        </w:tc>
        <w:tc>
          <w:tcPr>
            <w:tcW w:w="23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533D" w14:textId="77777777" w:rsidR="00BE2476" w:rsidRPr="00A9649B" w:rsidRDefault="00BE2476" w:rsidP="00277E57">
            <w:pPr>
              <w:spacing w:after="0"/>
              <w:jc w:val="both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</w:p>
        </w:tc>
      </w:tr>
    </w:tbl>
    <w:p w14:paraId="636370B0" w14:textId="77777777" w:rsidR="00BE2476" w:rsidRPr="00BE2476" w:rsidRDefault="00BE2476" w:rsidP="00B312B6">
      <w:pPr>
        <w:spacing w:before="120"/>
        <w:rPr>
          <w:rFonts w:asciiTheme="minorHAnsi" w:hAnsiTheme="minorHAnsi" w:cstheme="minorHAnsi"/>
          <w:b/>
          <w:bCs/>
          <w:i/>
          <w:szCs w:val="22"/>
          <w:lang w:val="en-US"/>
        </w:rPr>
      </w:pPr>
    </w:p>
    <w:bookmarkEnd w:id="12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4"/>
      <w:bookmarkEnd w:id="5"/>
    </w:p>
    <w:p w14:paraId="14FB4DB9" w14:textId="2780FFE8" w:rsidR="00343040" w:rsidRPr="00FC25BA" w:rsidRDefault="00BE2476" w:rsidP="003C4B0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</w:pPr>
      <w:r w:rsidRPr="00BE2476">
        <w:rPr>
          <w:rFonts w:ascii="Times New Roman" w:hAnsi="Times New Roman"/>
          <w:sz w:val="20"/>
          <w:szCs w:val="18"/>
        </w:rPr>
        <w:t xml:space="preserve">R4-2403348 </w:t>
      </w:r>
      <w:r>
        <w:rPr>
          <w:rFonts w:ascii="Times New Roman" w:hAnsi="Times New Roman"/>
          <w:sz w:val="20"/>
          <w:szCs w:val="18"/>
        </w:rPr>
        <w:t>“</w:t>
      </w:r>
      <w:r w:rsidRPr="00BE2476">
        <w:rPr>
          <w:rFonts w:ascii="Times New Roman" w:hAnsi="Times New Roman"/>
          <w:sz w:val="20"/>
          <w:szCs w:val="18"/>
        </w:rPr>
        <w:t xml:space="preserve">WF on NR Dual </w:t>
      </w:r>
      <w:proofErr w:type="spellStart"/>
      <w:r w:rsidRPr="00BE2476">
        <w:rPr>
          <w:rFonts w:ascii="Times New Roman" w:hAnsi="Times New Roman"/>
          <w:sz w:val="20"/>
          <w:szCs w:val="18"/>
        </w:rPr>
        <w:t>TxRx</w:t>
      </w:r>
      <w:proofErr w:type="spellEnd"/>
      <w:r w:rsidRPr="00BE2476">
        <w:rPr>
          <w:rFonts w:ascii="Times New Roman" w:hAnsi="Times New Roman"/>
          <w:sz w:val="20"/>
          <w:szCs w:val="18"/>
        </w:rPr>
        <w:t xml:space="preserve"> Multi-SIM</w:t>
      </w:r>
      <w:r w:rsidR="00936CB1" w:rsidRPr="00FC25BA">
        <w:rPr>
          <w:rFonts w:ascii="Times New Roman" w:hAnsi="Times New Roman"/>
          <w:sz w:val="20"/>
          <w:szCs w:val="18"/>
        </w:rPr>
        <w:t>”, Vivo</w:t>
      </w:r>
    </w:p>
    <w:sectPr w:rsidR="00343040" w:rsidRPr="00FC2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CA901" w14:textId="77777777" w:rsidR="00385C53" w:rsidRDefault="00385C53">
      <w:r>
        <w:separator/>
      </w:r>
    </w:p>
  </w:endnote>
  <w:endnote w:type="continuationSeparator" w:id="0">
    <w:p w14:paraId="55C75C41" w14:textId="77777777" w:rsidR="00385C53" w:rsidRDefault="00385C53">
      <w:r>
        <w:continuationSeparator/>
      </w:r>
    </w:p>
  </w:endnote>
  <w:endnote w:type="continuationNotice" w:id="1">
    <w:p w14:paraId="7852F4C4" w14:textId="77777777" w:rsidR="00385C53" w:rsidRDefault="00385C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E4B77" w14:textId="77777777" w:rsidR="00385C53" w:rsidRDefault="00385C53">
      <w:r>
        <w:separator/>
      </w:r>
    </w:p>
  </w:footnote>
  <w:footnote w:type="continuationSeparator" w:id="0">
    <w:p w14:paraId="482809AC" w14:textId="77777777" w:rsidR="00385C53" w:rsidRDefault="00385C53">
      <w:r>
        <w:continuationSeparator/>
      </w:r>
    </w:p>
  </w:footnote>
  <w:footnote w:type="continuationNotice" w:id="1">
    <w:p w14:paraId="2353F78A" w14:textId="77777777" w:rsidR="00385C53" w:rsidRDefault="00385C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E93694"/>
    <w:multiLevelType w:val="multilevel"/>
    <w:tmpl w:val="39422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46C150C"/>
    <w:multiLevelType w:val="multilevel"/>
    <w:tmpl w:val="67CC8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CA05DDD"/>
    <w:multiLevelType w:val="hybridMultilevel"/>
    <w:tmpl w:val="43C41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996714824">
    <w:abstractNumId w:val="4"/>
  </w:num>
  <w:num w:numId="2" w16cid:durableId="2007245319">
    <w:abstractNumId w:val="0"/>
  </w:num>
  <w:num w:numId="3" w16cid:durableId="805853149">
    <w:abstractNumId w:val="2"/>
  </w:num>
  <w:num w:numId="4" w16cid:durableId="300815094">
    <w:abstractNumId w:val="1"/>
  </w:num>
  <w:num w:numId="5" w16cid:durableId="57632422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029"/>
    <w:rsid w:val="0003643B"/>
    <w:rsid w:val="00036587"/>
    <w:rsid w:val="000368CD"/>
    <w:rsid w:val="00036E6C"/>
    <w:rsid w:val="00037CA4"/>
    <w:rsid w:val="00037F60"/>
    <w:rsid w:val="00040DFB"/>
    <w:rsid w:val="00043107"/>
    <w:rsid w:val="00043A08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3D43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56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612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946"/>
    <w:rsid w:val="000A5C13"/>
    <w:rsid w:val="000A5E5D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243F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C03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14A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574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B31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62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3DDC"/>
    <w:rsid w:val="00144301"/>
    <w:rsid w:val="001444E2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00B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52B"/>
    <w:rsid w:val="0017368F"/>
    <w:rsid w:val="001741DF"/>
    <w:rsid w:val="001766AD"/>
    <w:rsid w:val="001772CF"/>
    <w:rsid w:val="001800C0"/>
    <w:rsid w:val="001804B6"/>
    <w:rsid w:val="001808A4"/>
    <w:rsid w:val="0018133F"/>
    <w:rsid w:val="00181792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1FD2"/>
    <w:rsid w:val="00192B47"/>
    <w:rsid w:val="00192C46"/>
    <w:rsid w:val="00193454"/>
    <w:rsid w:val="00193D49"/>
    <w:rsid w:val="001950F3"/>
    <w:rsid w:val="0019617D"/>
    <w:rsid w:val="001963B4"/>
    <w:rsid w:val="00196637"/>
    <w:rsid w:val="00196AB9"/>
    <w:rsid w:val="00196C1E"/>
    <w:rsid w:val="00197882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963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C76B0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17B"/>
    <w:rsid w:val="001D760C"/>
    <w:rsid w:val="001D7791"/>
    <w:rsid w:val="001D7B41"/>
    <w:rsid w:val="001D7E97"/>
    <w:rsid w:val="001D7EF1"/>
    <w:rsid w:val="001E063C"/>
    <w:rsid w:val="001E070D"/>
    <w:rsid w:val="001E0797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44B"/>
    <w:rsid w:val="001E69C5"/>
    <w:rsid w:val="001E6BE8"/>
    <w:rsid w:val="001E6DB1"/>
    <w:rsid w:val="001E6F15"/>
    <w:rsid w:val="001E71FA"/>
    <w:rsid w:val="001F02BB"/>
    <w:rsid w:val="001F05B3"/>
    <w:rsid w:val="001F05E0"/>
    <w:rsid w:val="001F158C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796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89F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1D9"/>
    <w:rsid w:val="00213678"/>
    <w:rsid w:val="00213894"/>
    <w:rsid w:val="00213C9F"/>
    <w:rsid w:val="00213EA9"/>
    <w:rsid w:val="00214708"/>
    <w:rsid w:val="00214983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19B6"/>
    <w:rsid w:val="00222117"/>
    <w:rsid w:val="00223A1B"/>
    <w:rsid w:val="00223B11"/>
    <w:rsid w:val="00223BEE"/>
    <w:rsid w:val="0022436C"/>
    <w:rsid w:val="00224571"/>
    <w:rsid w:val="00224DB7"/>
    <w:rsid w:val="00225F04"/>
    <w:rsid w:val="00226E64"/>
    <w:rsid w:val="002274D2"/>
    <w:rsid w:val="0022788F"/>
    <w:rsid w:val="00227F9C"/>
    <w:rsid w:val="002311DE"/>
    <w:rsid w:val="002311F2"/>
    <w:rsid w:val="00232834"/>
    <w:rsid w:val="00232AF1"/>
    <w:rsid w:val="00232C37"/>
    <w:rsid w:val="00233C29"/>
    <w:rsid w:val="00234B1A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6FE2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26B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160"/>
    <w:rsid w:val="00270A44"/>
    <w:rsid w:val="0027229B"/>
    <w:rsid w:val="00273288"/>
    <w:rsid w:val="00273553"/>
    <w:rsid w:val="00274751"/>
    <w:rsid w:val="00274C3F"/>
    <w:rsid w:val="00275D12"/>
    <w:rsid w:val="00275EDA"/>
    <w:rsid w:val="00275EFC"/>
    <w:rsid w:val="00275F52"/>
    <w:rsid w:val="00276181"/>
    <w:rsid w:val="00276D49"/>
    <w:rsid w:val="0027713B"/>
    <w:rsid w:val="002774D5"/>
    <w:rsid w:val="00277B44"/>
    <w:rsid w:val="0028006D"/>
    <w:rsid w:val="00280AA1"/>
    <w:rsid w:val="00281A71"/>
    <w:rsid w:val="00281BBD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AC2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0F7A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60A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45E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5E6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3AA9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AA2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4E98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2F17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5C53"/>
    <w:rsid w:val="00386A4B"/>
    <w:rsid w:val="003901E6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1CD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9D4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2A31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1EE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9E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4E1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37F9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696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2CB1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42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088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9791B"/>
    <w:rsid w:val="004A0045"/>
    <w:rsid w:val="004A01F1"/>
    <w:rsid w:val="004A0308"/>
    <w:rsid w:val="004A06F0"/>
    <w:rsid w:val="004A06FA"/>
    <w:rsid w:val="004A0B1E"/>
    <w:rsid w:val="004A1958"/>
    <w:rsid w:val="004A266F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6D4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5B75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CA2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5F65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0953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C8F"/>
    <w:rsid w:val="00527E8D"/>
    <w:rsid w:val="00530318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AF2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B7E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67B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005"/>
    <w:rsid w:val="00575663"/>
    <w:rsid w:val="00575876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33C9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97D57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4DE"/>
    <w:rsid w:val="005B5717"/>
    <w:rsid w:val="005B5FC2"/>
    <w:rsid w:val="005B70B1"/>
    <w:rsid w:val="005B7345"/>
    <w:rsid w:val="005B7488"/>
    <w:rsid w:val="005B782B"/>
    <w:rsid w:val="005B7F12"/>
    <w:rsid w:val="005C0314"/>
    <w:rsid w:val="005C0539"/>
    <w:rsid w:val="005C106F"/>
    <w:rsid w:val="005C1535"/>
    <w:rsid w:val="005C2DCD"/>
    <w:rsid w:val="005C37DA"/>
    <w:rsid w:val="005C37F3"/>
    <w:rsid w:val="005C39D2"/>
    <w:rsid w:val="005C3E7A"/>
    <w:rsid w:val="005C461A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0348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60"/>
    <w:rsid w:val="005E6BA2"/>
    <w:rsid w:val="005E6F86"/>
    <w:rsid w:val="005E72EE"/>
    <w:rsid w:val="005E7440"/>
    <w:rsid w:val="005E75F4"/>
    <w:rsid w:val="005E7B36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2C0A"/>
    <w:rsid w:val="006030FE"/>
    <w:rsid w:val="006031BB"/>
    <w:rsid w:val="00603EC9"/>
    <w:rsid w:val="0060426B"/>
    <w:rsid w:val="006042DE"/>
    <w:rsid w:val="00604BAC"/>
    <w:rsid w:val="0060513D"/>
    <w:rsid w:val="006056D4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7B5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67E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17E34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6471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1DE"/>
    <w:rsid w:val="0063439C"/>
    <w:rsid w:val="006346D5"/>
    <w:rsid w:val="00634B44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0A8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055"/>
    <w:rsid w:val="006B4111"/>
    <w:rsid w:val="006B46FB"/>
    <w:rsid w:val="006B47B9"/>
    <w:rsid w:val="006B48A9"/>
    <w:rsid w:val="006B5703"/>
    <w:rsid w:val="006B590C"/>
    <w:rsid w:val="006B6C9E"/>
    <w:rsid w:val="006B6D49"/>
    <w:rsid w:val="006B7057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6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996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4A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22E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98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2D2A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40C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6BF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204"/>
    <w:rsid w:val="00753659"/>
    <w:rsid w:val="007547E0"/>
    <w:rsid w:val="0075520C"/>
    <w:rsid w:val="00755AC1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23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0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37E7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22E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397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954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5906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DFF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5C3"/>
    <w:rsid w:val="0086789B"/>
    <w:rsid w:val="008700FE"/>
    <w:rsid w:val="00870549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6D38"/>
    <w:rsid w:val="00877B2A"/>
    <w:rsid w:val="00881CB6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AED"/>
    <w:rsid w:val="00892FBD"/>
    <w:rsid w:val="00893671"/>
    <w:rsid w:val="008939D1"/>
    <w:rsid w:val="00893A53"/>
    <w:rsid w:val="00893A65"/>
    <w:rsid w:val="00894795"/>
    <w:rsid w:val="00894B9D"/>
    <w:rsid w:val="00894F45"/>
    <w:rsid w:val="0089560E"/>
    <w:rsid w:val="00896326"/>
    <w:rsid w:val="0089641E"/>
    <w:rsid w:val="0089689B"/>
    <w:rsid w:val="00896A07"/>
    <w:rsid w:val="00897825"/>
    <w:rsid w:val="00897B00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3BB1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1AD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5D4"/>
    <w:rsid w:val="008C48EE"/>
    <w:rsid w:val="008C49FA"/>
    <w:rsid w:val="008C4F28"/>
    <w:rsid w:val="008C543F"/>
    <w:rsid w:val="008C5E9C"/>
    <w:rsid w:val="008C6AC0"/>
    <w:rsid w:val="008C6DFD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949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2B25"/>
    <w:rsid w:val="008E36D6"/>
    <w:rsid w:val="008E3958"/>
    <w:rsid w:val="008E3C70"/>
    <w:rsid w:val="008E4068"/>
    <w:rsid w:val="008E49B0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67B"/>
    <w:rsid w:val="00912803"/>
    <w:rsid w:val="009132E2"/>
    <w:rsid w:val="0091390D"/>
    <w:rsid w:val="00914C81"/>
    <w:rsid w:val="00915F9C"/>
    <w:rsid w:val="009161D4"/>
    <w:rsid w:val="00916583"/>
    <w:rsid w:val="009169B2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E50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6D9"/>
    <w:rsid w:val="00935BA2"/>
    <w:rsid w:val="00935CB5"/>
    <w:rsid w:val="00935F46"/>
    <w:rsid w:val="00935F80"/>
    <w:rsid w:val="00936062"/>
    <w:rsid w:val="00936426"/>
    <w:rsid w:val="00936CB1"/>
    <w:rsid w:val="0093736D"/>
    <w:rsid w:val="009376F5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47E38"/>
    <w:rsid w:val="009507DC"/>
    <w:rsid w:val="0095091B"/>
    <w:rsid w:val="00950FB2"/>
    <w:rsid w:val="00951008"/>
    <w:rsid w:val="009512D9"/>
    <w:rsid w:val="009512EE"/>
    <w:rsid w:val="00951332"/>
    <w:rsid w:val="00951947"/>
    <w:rsid w:val="009519B8"/>
    <w:rsid w:val="00951F6D"/>
    <w:rsid w:val="0095217D"/>
    <w:rsid w:val="00952591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321"/>
    <w:rsid w:val="009647A4"/>
    <w:rsid w:val="00965115"/>
    <w:rsid w:val="0096511A"/>
    <w:rsid w:val="009658ED"/>
    <w:rsid w:val="009662C6"/>
    <w:rsid w:val="009662E8"/>
    <w:rsid w:val="009662EB"/>
    <w:rsid w:val="00966324"/>
    <w:rsid w:val="0096666F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1DC2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5F9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5ECC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A85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7F"/>
    <w:rsid w:val="009D76C5"/>
    <w:rsid w:val="009E00D0"/>
    <w:rsid w:val="009E08D3"/>
    <w:rsid w:val="009E0B99"/>
    <w:rsid w:val="009E1405"/>
    <w:rsid w:val="009E18E9"/>
    <w:rsid w:val="009E20D0"/>
    <w:rsid w:val="009E2457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B1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178"/>
    <w:rsid w:val="00A01A1A"/>
    <w:rsid w:val="00A01D3C"/>
    <w:rsid w:val="00A01D5F"/>
    <w:rsid w:val="00A0212F"/>
    <w:rsid w:val="00A022C4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6A2C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A52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1B36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578EA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892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2A5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49B"/>
    <w:rsid w:val="00A96713"/>
    <w:rsid w:val="00A976D0"/>
    <w:rsid w:val="00AA0446"/>
    <w:rsid w:val="00AA0E65"/>
    <w:rsid w:val="00AA1132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033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B9C"/>
    <w:rsid w:val="00AC2C93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1AC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2F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143"/>
    <w:rsid w:val="00B306F7"/>
    <w:rsid w:val="00B3074D"/>
    <w:rsid w:val="00B30A27"/>
    <w:rsid w:val="00B312B6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2A6A"/>
    <w:rsid w:val="00B53ABD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47D0"/>
    <w:rsid w:val="00B66875"/>
    <w:rsid w:val="00B66F4C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1F3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3D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5E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5F1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3C6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476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982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1A12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5A2E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55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3EC5"/>
    <w:rsid w:val="00C3432F"/>
    <w:rsid w:val="00C346B9"/>
    <w:rsid w:val="00C34FA5"/>
    <w:rsid w:val="00C36633"/>
    <w:rsid w:val="00C373A8"/>
    <w:rsid w:val="00C37B2E"/>
    <w:rsid w:val="00C40435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5F0E"/>
    <w:rsid w:val="00C4612B"/>
    <w:rsid w:val="00C46519"/>
    <w:rsid w:val="00C465AA"/>
    <w:rsid w:val="00C47468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3612"/>
    <w:rsid w:val="00C545B4"/>
    <w:rsid w:val="00C54C8A"/>
    <w:rsid w:val="00C54EF9"/>
    <w:rsid w:val="00C55DF9"/>
    <w:rsid w:val="00C564FD"/>
    <w:rsid w:val="00C56707"/>
    <w:rsid w:val="00C605C1"/>
    <w:rsid w:val="00C605FA"/>
    <w:rsid w:val="00C60770"/>
    <w:rsid w:val="00C610FE"/>
    <w:rsid w:val="00C61599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EE1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00C"/>
    <w:rsid w:val="00C90661"/>
    <w:rsid w:val="00C90836"/>
    <w:rsid w:val="00C90D9C"/>
    <w:rsid w:val="00C90D9D"/>
    <w:rsid w:val="00C915F5"/>
    <w:rsid w:val="00C92DFB"/>
    <w:rsid w:val="00C92E95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76B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6AE6"/>
    <w:rsid w:val="00CA77FD"/>
    <w:rsid w:val="00CA7CCF"/>
    <w:rsid w:val="00CA7EAC"/>
    <w:rsid w:val="00CB0729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C7204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2D44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07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55E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45F7"/>
    <w:rsid w:val="00D4535A"/>
    <w:rsid w:val="00D45372"/>
    <w:rsid w:val="00D45A59"/>
    <w:rsid w:val="00D45DAA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67CF0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215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1D45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6E63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B35"/>
    <w:rsid w:val="00DB0D76"/>
    <w:rsid w:val="00DB0FB8"/>
    <w:rsid w:val="00DB1296"/>
    <w:rsid w:val="00DB274C"/>
    <w:rsid w:val="00DB2B54"/>
    <w:rsid w:val="00DB37EA"/>
    <w:rsid w:val="00DB3A4A"/>
    <w:rsid w:val="00DB4718"/>
    <w:rsid w:val="00DB4ED5"/>
    <w:rsid w:val="00DB5331"/>
    <w:rsid w:val="00DB5452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7E1"/>
    <w:rsid w:val="00DC4DE5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5D57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712"/>
    <w:rsid w:val="00DE3C12"/>
    <w:rsid w:val="00DE3CA1"/>
    <w:rsid w:val="00DE4051"/>
    <w:rsid w:val="00DE460A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9A6"/>
    <w:rsid w:val="00E05FED"/>
    <w:rsid w:val="00E0631A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1903"/>
    <w:rsid w:val="00E12234"/>
    <w:rsid w:val="00E12516"/>
    <w:rsid w:val="00E131B7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2DF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91F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179"/>
    <w:rsid w:val="00E56910"/>
    <w:rsid w:val="00E56989"/>
    <w:rsid w:val="00E56D73"/>
    <w:rsid w:val="00E5778F"/>
    <w:rsid w:val="00E577AB"/>
    <w:rsid w:val="00E577B1"/>
    <w:rsid w:val="00E577E1"/>
    <w:rsid w:val="00E57EC9"/>
    <w:rsid w:val="00E620DC"/>
    <w:rsid w:val="00E62AF5"/>
    <w:rsid w:val="00E63716"/>
    <w:rsid w:val="00E64251"/>
    <w:rsid w:val="00E64366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787"/>
    <w:rsid w:val="00E67B54"/>
    <w:rsid w:val="00E67D56"/>
    <w:rsid w:val="00E67E32"/>
    <w:rsid w:val="00E67ECB"/>
    <w:rsid w:val="00E67F40"/>
    <w:rsid w:val="00E70366"/>
    <w:rsid w:val="00E70C02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1B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67E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0930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3FD"/>
    <w:rsid w:val="00EB76B9"/>
    <w:rsid w:val="00EB7EC3"/>
    <w:rsid w:val="00EC040E"/>
    <w:rsid w:val="00EC107C"/>
    <w:rsid w:val="00EC134D"/>
    <w:rsid w:val="00EC1BB0"/>
    <w:rsid w:val="00EC1BCB"/>
    <w:rsid w:val="00EC21C2"/>
    <w:rsid w:val="00EC294C"/>
    <w:rsid w:val="00EC307E"/>
    <w:rsid w:val="00EC358D"/>
    <w:rsid w:val="00EC388F"/>
    <w:rsid w:val="00EC3C5A"/>
    <w:rsid w:val="00EC453C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8C1"/>
    <w:rsid w:val="00ED3B11"/>
    <w:rsid w:val="00ED4485"/>
    <w:rsid w:val="00ED54B6"/>
    <w:rsid w:val="00ED5BA6"/>
    <w:rsid w:val="00ED5F7A"/>
    <w:rsid w:val="00ED641F"/>
    <w:rsid w:val="00ED65CD"/>
    <w:rsid w:val="00ED6BF3"/>
    <w:rsid w:val="00ED79F8"/>
    <w:rsid w:val="00ED7AE1"/>
    <w:rsid w:val="00EE016C"/>
    <w:rsid w:val="00EE0427"/>
    <w:rsid w:val="00EE061C"/>
    <w:rsid w:val="00EE08B8"/>
    <w:rsid w:val="00EE0EDD"/>
    <w:rsid w:val="00EE13F6"/>
    <w:rsid w:val="00EE15A9"/>
    <w:rsid w:val="00EE1B8A"/>
    <w:rsid w:val="00EE23E9"/>
    <w:rsid w:val="00EE2A8C"/>
    <w:rsid w:val="00EE2B3A"/>
    <w:rsid w:val="00EE3106"/>
    <w:rsid w:val="00EE32CE"/>
    <w:rsid w:val="00EE371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33FC"/>
    <w:rsid w:val="00EF4090"/>
    <w:rsid w:val="00EF451D"/>
    <w:rsid w:val="00EF46F5"/>
    <w:rsid w:val="00EF4894"/>
    <w:rsid w:val="00EF49D4"/>
    <w:rsid w:val="00EF7106"/>
    <w:rsid w:val="00EF7372"/>
    <w:rsid w:val="00EF75A6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0798A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5EA9"/>
    <w:rsid w:val="00F16A36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2B49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AD4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5ED5"/>
    <w:rsid w:val="00F66DF3"/>
    <w:rsid w:val="00F6723F"/>
    <w:rsid w:val="00F673A0"/>
    <w:rsid w:val="00F67502"/>
    <w:rsid w:val="00F67B03"/>
    <w:rsid w:val="00F67DDA"/>
    <w:rsid w:val="00F67E29"/>
    <w:rsid w:val="00F71123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90D"/>
    <w:rsid w:val="00F83E73"/>
    <w:rsid w:val="00F83F80"/>
    <w:rsid w:val="00F846B3"/>
    <w:rsid w:val="00F84DC1"/>
    <w:rsid w:val="00F850C2"/>
    <w:rsid w:val="00F8543F"/>
    <w:rsid w:val="00F85595"/>
    <w:rsid w:val="00F859A5"/>
    <w:rsid w:val="00F859D1"/>
    <w:rsid w:val="00F85F14"/>
    <w:rsid w:val="00F86839"/>
    <w:rsid w:val="00F86902"/>
    <w:rsid w:val="00F86C1F"/>
    <w:rsid w:val="00F90DA8"/>
    <w:rsid w:val="00F92625"/>
    <w:rsid w:val="00F928B3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4EB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BB"/>
    <w:rsid w:val="00FA32E4"/>
    <w:rsid w:val="00FA38CA"/>
    <w:rsid w:val="00FA3D4A"/>
    <w:rsid w:val="00FA3DE3"/>
    <w:rsid w:val="00FA4B5F"/>
    <w:rsid w:val="00FA51D6"/>
    <w:rsid w:val="00FA55E4"/>
    <w:rsid w:val="00FA5730"/>
    <w:rsid w:val="00FA57E3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5BA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84F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490"/>
    <w:rsid w:val="00FF3F50"/>
    <w:rsid w:val="00FF4054"/>
    <w:rsid w:val="00FF4C23"/>
    <w:rsid w:val="00FF5522"/>
    <w:rsid w:val="00FF594B"/>
    <w:rsid w:val="00FF60D8"/>
    <w:rsid w:val="00FF616E"/>
    <w:rsid w:val="00FF6574"/>
    <w:rsid w:val="00FF6AD1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02C0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96FADC-35E2-41F8-BE13-C0545C75A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d8762117-8292-4133-b1c7-eab5c6487cfd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2f282d3b-eb4a-4b09-b61f-b9593442e286"/>
    <ds:schemaRef ds:uri="http://purl.org/dc/dcmitype/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6108</TotalTime>
  <Pages>3</Pages>
  <Words>959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705</cp:revision>
  <cp:lastPrinted>1900-01-01T08:00:00Z</cp:lastPrinted>
  <dcterms:created xsi:type="dcterms:W3CDTF">2022-01-10T22:12:00Z</dcterms:created>
  <dcterms:modified xsi:type="dcterms:W3CDTF">2024-04-08T12:06:00Z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